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5"/>
        <w:gridCol w:w="4439"/>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86DE3B3" w14:textId="77777777" w:rsidR="00D31969" w:rsidRDefault="00D31969" w:rsidP="00D31969">
            <w:pPr>
              <w:pStyle w:val="af4"/>
            </w:pPr>
            <w:r>
              <w:t>УТВЕРЖДАЮ:</w:t>
            </w:r>
          </w:p>
          <w:p w14:paraId="7AC50631" w14:textId="77777777" w:rsidR="00D31969" w:rsidRDefault="00D31969" w:rsidP="00D31969">
            <w:pPr>
              <w:pStyle w:val="af4"/>
            </w:pPr>
            <w:r>
              <w:t xml:space="preserve">Директор Филиала ООО «Байкальская энергетическая </w:t>
            </w:r>
            <w:proofErr w:type="gramStart"/>
            <w:r>
              <w:t>компания»ТЭЦ</w:t>
            </w:r>
            <w:proofErr w:type="gramEnd"/>
            <w:r>
              <w:t>-9</w:t>
            </w:r>
          </w:p>
          <w:p w14:paraId="738B8088" w14:textId="77777777" w:rsidR="00D31969" w:rsidRDefault="00D31969" w:rsidP="00D31969">
            <w:pPr>
              <w:pStyle w:val="af4"/>
            </w:pPr>
          </w:p>
          <w:p w14:paraId="278F782E" w14:textId="49CECFA0" w:rsidR="00A02C54" w:rsidRPr="000713B0" w:rsidRDefault="00D31969" w:rsidP="00D31969">
            <w:pPr>
              <w:pStyle w:val="af4"/>
            </w:pPr>
            <w:r>
              <w:t>_____________</w:t>
            </w:r>
            <w:proofErr w:type="spellStart"/>
            <w:r>
              <w:t>А.В.Нелюбов</w:t>
            </w:r>
            <w:proofErr w:type="spellEnd"/>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7D933BE0" w:rsidR="00A02C54" w:rsidRPr="000713B0" w:rsidRDefault="008C69A7"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31969">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4A12AAEF"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«76</w:t>
                </w:r>
                <w:r w:rsidR="00D77B47">
                  <w:rPr>
                    <w:noProof/>
                  </w:rPr>
                  <w:t>2</w:t>
                </w:r>
                <w:r w:rsidR="0003406A">
                  <w:rPr>
                    <w:noProof/>
                  </w:rPr>
                  <w:t>»</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359F4E61"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BD451C">
          <w:rPr>
            <w:noProof/>
            <w:webHidden/>
            <w:sz w:val="22"/>
          </w:rPr>
          <w:t>3</w:t>
        </w:r>
        <w:r w:rsidR="00321FCF" w:rsidRPr="00321FCF">
          <w:rPr>
            <w:noProof/>
            <w:webHidden/>
            <w:sz w:val="22"/>
          </w:rPr>
          <w:fldChar w:fldCharType="end"/>
        </w:r>
      </w:hyperlink>
    </w:p>
    <w:p w14:paraId="113740F3" w14:textId="4704B1E0" w:rsidR="00321FCF" w:rsidRPr="00321FCF" w:rsidRDefault="008C69A7">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BD451C">
          <w:rPr>
            <w:noProof/>
            <w:webHidden/>
            <w:sz w:val="22"/>
          </w:rPr>
          <w:t>5</w:t>
        </w:r>
        <w:r w:rsidR="00321FCF" w:rsidRPr="00321FCF">
          <w:rPr>
            <w:noProof/>
            <w:webHidden/>
            <w:sz w:val="22"/>
          </w:rPr>
          <w:fldChar w:fldCharType="end"/>
        </w:r>
      </w:hyperlink>
    </w:p>
    <w:p w14:paraId="0FC370A3" w14:textId="24DA028E" w:rsidR="00321FCF" w:rsidRPr="00321FCF" w:rsidRDefault="008C69A7">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BD451C">
          <w:rPr>
            <w:noProof/>
            <w:webHidden/>
            <w:sz w:val="22"/>
          </w:rPr>
          <w:t>6</w:t>
        </w:r>
        <w:r w:rsidR="00321FCF" w:rsidRPr="00321FCF">
          <w:rPr>
            <w:noProof/>
            <w:webHidden/>
            <w:sz w:val="22"/>
          </w:rPr>
          <w:fldChar w:fldCharType="end"/>
        </w:r>
      </w:hyperlink>
    </w:p>
    <w:p w14:paraId="57C4E632" w14:textId="6437A27F" w:rsidR="00321FCF" w:rsidRPr="00321FCF" w:rsidRDefault="008C69A7">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BD451C">
          <w:rPr>
            <w:noProof/>
            <w:webHidden/>
            <w:sz w:val="22"/>
          </w:rPr>
          <w:t>8</w:t>
        </w:r>
        <w:r w:rsidR="00321FCF" w:rsidRPr="00321FCF">
          <w:rPr>
            <w:noProof/>
            <w:webHidden/>
            <w:sz w:val="22"/>
          </w:rPr>
          <w:fldChar w:fldCharType="end"/>
        </w:r>
      </w:hyperlink>
    </w:p>
    <w:p w14:paraId="37BFE2DB" w14:textId="55A28762" w:rsidR="00321FCF" w:rsidRPr="00321FCF" w:rsidRDefault="008C69A7">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BD451C">
          <w:rPr>
            <w:noProof/>
            <w:webHidden/>
            <w:sz w:val="22"/>
          </w:rPr>
          <w:t>13</w:t>
        </w:r>
        <w:r w:rsidR="00321FCF" w:rsidRPr="00321FCF">
          <w:rPr>
            <w:noProof/>
            <w:webHidden/>
            <w:sz w:val="22"/>
          </w:rPr>
          <w:fldChar w:fldCharType="end"/>
        </w:r>
      </w:hyperlink>
    </w:p>
    <w:p w14:paraId="576ECB77" w14:textId="7DE3C2E9" w:rsidR="00321FCF" w:rsidRPr="00321FCF" w:rsidRDefault="008C69A7">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BD451C">
          <w:rPr>
            <w:noProof/>
            <w:webHidden/>
            <w:sz w:val="22"/>
          </w:rPr>
          <w:t>21</w:t>
        </w:r>
        <w:r w:rsidR="00321FCF" w:rsidRPr="00321FCF">
          <w:rPr>
            <w:noProof/>
            <w:webHidden/>
            <w:sz w:val="22"/>
          </w:rPr>
          <w:fldChar w:fldCharType="end"/>
        </w:r>
      </w:hyperlink>
    </w:p>
    <w:p w14:paraId="50808140" w14:textId="5167CCB8" w:rsidR="00321FCF" w:rsidRPr="00321FCF" w:rsidRDefault="008C69A7">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BD451C">
          <w:rPr>
            <w:noProof/>
            <w:webHidden/>
            <w:sz w:val="22"/>
          </w:rPr>
          <w:t>24</w:t>
        </w:r>
        <w:r w:rsidR="00321FCF" w:rsidRPr="00321FCF">
          <w:rPr>
            <w:noProof/>
            <w:webHidden/>
            <w:sz w:val="22"/>
          </w:rPr>
          <w:fldChar w:fldCharType="end"/>
        </w:r>
      </w:hyperlink>
    </w:p>
    <w:p w14:paraId="6CEB591A" w14:textId="3C047033" w:rsidR="00321FCF" w:rsidRPr="00321FCF" w:rsidRDefault="008C69A7">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BD451C">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tc>
          <w:tcPr>
            <w:tcW w:w="4395" w:type="dxa"/>
            <w:shd w:val="clear" w:color="auto" w:fill="FFFFCD" w:themeFill="background2"/>
          </w:tcPr>
          <w:p w14:paraId="24ADB96E" w14:textId="4853A528" w:rsidR="0056005A" w:rsidRPr="000713B0" w:rsidRDefault="00D77B47" w:rsidP="00E828B0">
            <w:pPr>
              <w:rPr>
                <w:highlight w:val="yellow"/>
              </w:rPr>
            </w:pPr>
            <w:r w:rsidRPr="00D77B47">
              <w:t xml:space="preserve">Оказание </w:t>
            </w:r>
            <w:proofErr w:type="gramStart"/>
            <w:r w:rsidRPr="00D77B47">
              <w:t>услуг  по</w:t>
            </w:r>
            <w:proofErr w:type="gramEnd"/>
            <w:r w:rsidRPr="00D77B47">
              <w:t xml:space="preserve"> снятию ограничений, увеличение эффективности работы  ВЗП котлов №№1,2</w:t>
            </w:r>
            <w:r w:rsidR="0071482E">
              <w:t>,</w:t>
            </w:r>
            <w:r w:rsidRPr="00D77B47">
              <w:t>3,4,7</w:t>
            </w:r>
            <w:r w:rsidR="0071482E">
              <w:t>,</w:t>
            </w:r>
            <w:r w:rsidRPr="00D77B47">
              <w:t>8,9,10,11 ТЭЦ-9</w:t>
            </w:r>
          </w:p>
        </w:tc>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10B11F11" w:rsidR="0056005A" w:rsidRPr="00705864" w:rsidRDefault="008C69A7"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D77B47">
                      <w:rPr>
                        <w:noProof/>
                        <w:lang w:val="en-US"/>
                      </w:rPr>
                      <w:t>599 289</w:t>
                    </w:r>
                    <w:r w:rsidR="00D77B47">
                      <w:rPr>
                        <w:noProof/>
                      </w:rPr>
                      <w:t>,</w:t>
                    </w:r>
                    <w:r w:rsidR="00D77B47">
                      <w:rPr>
                        <w:noProof/>
                        <w:lang w:val="en-US"/>
                      </w:rPr>
                      <w:t>00</w:t>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0EE45283" w:rsidR="0056005A" w:rsidRPr="000713B0" w:rsidRDefault="0003406A" w:rsidP="00E828B0">
            <w:r>
              <w:rPr>
                <w:noProof/>
              </w:rPr>
              <w:t>1</w:t>
            </w:r>
            <w:r w:rsidR="00D77B47">
              <w:rPr>
                <w:noProof/>
              </w:rPr>
              <w:t>1</w:t>
            </w:r>
            <w:r>
              <w:rPr>
                <w:noProof/>
              </w:rPr>
              <w:t>9</w:t>
            </w:r>
            <w:r w:rsidR="00D77B47">
              <w:rPr>
                <w:noProof/>
              </w:rPr>
              <w:t> 857,80</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8C69A7">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65EB12B8"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03406A">
              <w:rPr>
                <w:noProof/>
              </w:rPr>
              <w:t>В_том_числе_в_закупке_предусмотрены_тов»</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proofErr w:type="gramStart"/>
            <w:r w:rsidRPr="00806609">
              <w:t>Кроме того</w:t>
            </w:r>
            <w:proofErr w:type="gramEnd"/>
            <w:r w:rsidRPr="00806609">
              <w:t xml:space="preserve">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56E8A84F" w:rsidR="00BD4BC1" w:rsidRDefault="0097519C" w:rsidP="00BD4BC1">
            <w:pPr>
              <w:rPr>
                <w:noProof/>
              </w:rPr>
            </w:pPr>
            <w:r>
              <w:rPr>
                <w:noProof/>
              </w:rPr>
              <w:t>Котлоочистные услуги</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proofErr w:type="spellStart"/>
                        <w:r>
                          <w:t>СберБанк</w:t>
                        </w:r>
                        <w:proofErr w:type="spellEnd"/>
                        <w:r>
                          <w:t>-АСТ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74309789" w:rsidR="00BD4BC1" w:rsidRDefault="00D77B47" w:rsidP="00BD4BC1">
                <w:proofErr w:type="spellStart"/>
                <w:r>
                  <w:t>Барахтенко</w:t>
                </w:r>
                <w:proofErr w:type="spellEnd"/>
                <w:r>
                  <w:t xml:space="preserve"> Сергей Михайлович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32878227" w:rsidR="00BD4BC1" w:rsidRPr="000713B0" w:rsidRDefault="000626A9" w:rsidP="00BD4BC1">
                <w:r>
                  <w:t>83955 503-38</w:t>
                </w:r>
                <w:r w:rsidR="00D77B47">
                  <w:t>0</w:t>
                </w:r>
                <w:r w:rsidR="00BD4BC1">
                  <w:rPr>
                    <w:noProof/>
                  </w:rPr>
                  <w:fldChar w:fldCharType="begin"/>
                </w:r>
                <w:r w:rsidR="00BD4BC1">
                  <w:rPr>
                    <w:noProof/>
                  </w:rPr>
                  <w:instrText xml:space="preserve"> MERGEFIELD "Телефон_технического_специалиста"</w:instrText>
                </w:r>
                <w:r w:rsidR="008C69A7">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6CECC034"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D77B47">
                      <w:rPr>
                        <w:sz w:val="24"/>
                        <w:szCs w:val="24"/>
                        <w:lang w:val="en-US" w:eastAsia="ru-RU"/>
                      </w:rPr>
                      <w:t>Bara</w:t>
                    </w:r>
                    <w:r w:rsidR="0097519C">
                      <w:rPr>
                        <w:sz w:val="24"/>
                        <w:szCs w:val="24"/>
                        <w:lang w:val="en-US" w:eastAsia="ru-RU"/>
                      </w:rPr>
                      <w:t>k</w:t>
                    </w:r>
                    <w:r w:rsidR="00D77B47">
                      <w:rPr>
                        <w:sz w:val="24"/>
                        <w:szCs w:val="24"/>
                        <w:lang w:val="en-US" w:eastAsia="ru-RU"/>
                      </w:rPr>
                      <w:t>htenko</w:t>
                    </w:r>
                    <w:r>
                      <w:rPr>
                        <w:sz w:val="24"/>
                        <w:szCs w:val="24"/>
                        <w:lang w:eastAsia="ru-RU"/>
                      </w:rPr>
                      <w:t>_</w:t>
                    </w:r>
                    <w:r w:rsidR="00D77B47">
                      <w:rPr>
                        <w:sz w:val="24"/>
                        <w:szCs w:val="24"/>
                        <w:lang w:val="en-US" w:eastAsia="ru-RU"/>
                      </w:rPr>
                      <w:t>SM</w:t>
                    </w:r>
                    <w:r>
                      <w:rPr>
                        <w:sz w:val="24"/>
                        <w:szCs w:val="24"/>
                        <w:lang w:eastAsia="ru-RU"/>
                      </w:rPr>
                      <w:t>@</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8C69A7">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78ADEF56"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83955 503561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fldChar w:fldCharType="end"/>
                </w:r>
              </w:p>
            </w:tc>
          </w:sdtContent>
        </w:sdt>
      </w:tr>
      <w:tr w:rsidR="00BD4BC1" w:rsidRPr="000713B0" w14:paraId="63C34965" w14:textId="77777777" w:rsidTr="009A2CC4">
        <w:trPr>
          <w:trHeight w:val="20"/>
        </w:trPr>
        <w:tc>
          <w:tcPr>
            <w:tcW w:w="851" w:type="dxa"/>
          </w:tcPr>
          <w:p w14:paraId="5C4EAB11" w14:textId="053282CA"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8C69A7"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sdtContent>
            <w:tc>
              <w:tcPr>
                <w:tcW w:w="4395" w:type="dxa"/>
              </w:tcPr>
              <w:p w14:paraId="12B19836" w14:textId="418333B5"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1776392891"/>
                    <w:placeholder>
                      <w:docPart w:val="49C1ECE68AD744B39EEA97C302A8FFAB"/>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2014673553"/>
                        <w:placeholder>
                          <w:docPart w:val="B4EC86C0E81248518C74E138B62479C6"/>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1739969447"/>
                            <w:placeholder>
                              <w:docPart w:val="CDE9694717DA433EB96F41B8B0426C9E"/>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rPr>
                                <w:noProof/>
                              </w:rPr>
                              <w:t>tec9</w:t>
                            </w:r>
                            <w:r w:rsidR="0003406A" w:rsidRPr="00D02D00">
                              <w:rPr>
                                <w:rFonts w:ascii="Times New Roman" w:hAnsi="Times New Roman" w:cs="Times New Roman"/>
                                <w:sz w:val="24"/>
                                <w:szCs w:val="24"/>
                              </w:rPr>
                              <w:t>@baikalenergy.com</w:t>
                            </w:r>
                            <w:r w:rsidR="0003406A">
                              <w:rPr>
                                <w:noProof/>
                              </w:rPr>
                              <w:fldChar w:fldCharType="end"/>
                            </w:r>
                          </w:sdtContent>
                        </w:sdt>
                        <w:r w:rsidR="0003406A">
                          <w:rPr>
                            <w:noProof/>
                          </w:rPr>
                          <w:t xml:space="preserve"> </w:t>
                        </w:r>
                        <w:r w:rsidR="0003406A">
                          <w:rPr>
                            <w:noProof/>
                          </w:rPr>
                          <w:fldChar w:fldCharType="end"/>
                        </w:r>
                      </w:sdtContent>
                    </w:sdt>
                    <w:r w:rsidR="0003406A">
                      <w:rPr>
                        <w:noProof/>
                      </w:rPr>
                      <w:t xml:space="preserve"> </w:t>
                    </w:r>
                    <w:r w:rsidR="0003406A">
                      <w:rPr>
                        <w:noProof/>
                      </w:rPr>
                      <w:fldChar w:fldCharType="end"/>
                    </w:r>
                  </w:sdtContent>
                </w:sdt>
                <w:r>
                  <w:rPr>
                    <w:noProof/>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6492DB4F" w14:textId="0D2951DE" w:rsidR="00BD4BC1" w:rsidRDefault="00BD4BC1" w:rsidP="00BD4BC1">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tc>
          </w:sdtContent>
        </w:sdt>
      </w:tr>
    </w:tbl>
    <w:p w14:paraId="656D0058"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21B32E3A" w14:textId="77777777" w:rsidR="00CA0E14" w:rsidRDefault="00A0232D" w:rsidP="00CA0E14">
      <w:pPr>
        <w:pStyle w:val="1"/>
      </w:pPr>
      <w:bookmarkStart w:id="4" w:name="_Toc143602461"/>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6C526A96" w:rsidR="0039625B" w:rsidRPr="000713B0" w:rsidRDefault="008C69A7"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3-12T13:00:00Z">
                      <w:dateFormat w:val="dd.MM.yyyy H:mm"/>
                      <w:lid w:val="ru-RU"/>
                      <w:storeMappedDataAs w:val="dateTime"/>
                      <w:calendar w:val="gregorian"/>
                    </w:date>
                  </w:sdtPr>
                  <w:sdtEndPr/>
                  <w:sdtContent>
                    <w:r w:rsidR="0003406A">
                      <w:t>12.03.2024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proofErr w:type="spellStart"/>
                            <w:r>
                              <w:t>СберБанк</w:t>
                            </w:r>
                            <w:proofErr w:type="spellEnd"/>
                            <w:r>
                              <w:t>-АСТ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roofErr w:type="spellStart"/>
                            <w:r w:rsidR="0003406A">
                              <w:t>СберБанк</w:t>
                            </w:r>
                            <w:proofErr w:type="spellEnd"/>
                            <w:r w:rsidR="0003406A">
                              <w:t>-АСТ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655F9D4F" w:rsidR="0039625B" w:rsidRDefault="008C69A7"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3-13T23:59:00Z">
                      <w:dateFormat w:val="dd.MM.yyyy H:mm"/>
                      <w:lid w:val="ru-RU"/>
                      <w:storeMappedDataAs w:val="dateTime"/>
                      <w:calendar w:val="gregorian"/>
                    </w:date>
                  </w:sdtPr>
                  <w:sdtEndPr/>
                  <w:sdtContent>
                    <w:r w:rsidR="0003406A">
                      <w:t>13.0</w:t>
                    </w:r>
                    <w:r w:rsidR="00F46879">
                      <w:t>3</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4914042B" w:rsidR="0003406A" w:rsidRDefault="008C69A7"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3-15T00:00:00Z">
                      <w:dateFormat w:val="dd.MM.yyyy"/>
                      <w:lid w:val="ru-RU"/>
                      <w:storeMappedDataAs w:val="dateTime"/>
                      <w:calendar w:val="gregorian"/>
                    </w:date>
                  </w:sdtPr>
                  <w:sdtEndPr/>
                  <w:sdtContent>
                    <w:r w:rsidR="0003406A">
                      <w:t>15.03.2024</w:t>
                    </w:r>
                  </w:sdtContent>
                </w:sdt>
                <w:r w:rsidR="0039625B">
                  <w:t xml:space="preserve"> с</w:t>
                </w:r>
                <w:r w:rsidR="0003406A">
                  <w:t xml:space="preserve"> </w:t>
                </w:r>
              </w:p>
              <w:p w14:paraId="2E31E22E" w14:textId="0FEBDB22"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2-27T12:00:00Z">
                      <w:dateFormat w:val="HH:mm"/>
                      <w:lid w:val="ru-RU"/>
                      <w:storeMappedDataAs w:val="dateTime"/>
                      <w:calendar w:val="gregorian"/>
                    </w:date>
                  </w:sdtPr>
                  <w:sdtEndPr/>
                  <w:sdtContent>
                    <w:r w:rsidR="0003406A">
                      <w:t>1</w:t>
                    </w:r>
                    <w:r w:rsidR="006F47E4">
                      <w:t>2</w:t>
                    </w:r>
                    <w:r w:rsidR="0003406A">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2-27T15:00:00Z">
                      <w:dateFormat w:val="HH:mm"/>
                      <w:lid w:val="ru-RU"/>
                      <w:storeMappedDataAs w:val="dateTime"/>
                      <w:calendar w:val="gregorian"/>
                    </w:date>
                  </w:sdtPr>
                  <w:sdtEndPr/>
                  <w:sdtContent>
                    <w:r w:rsidR="0003406A">
                      <w:t>1</w:t>
                    </w:r>
                    <w:r w:rsidR="006F47E4">
                      <w:t>5</w:t>
                    </w:r>
                    <w:r w:rsidR="0003406A">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70FC1E24" w:rsidR="0039625B" w:rsidRPr="00A3697A" w:rsidRDefault="008C69A7"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3-18T23:59:00Z">
                      <w:dateFormat w:val="dd.MM.yyyy H:mm"/>
                      <w:lid w:val="ru-RU"/>
                      <w:storeMappedDataAs w:val="dateTime"/>
                      <w:calendar w:val="gregorian"/>
                    </w:date>
                  </w:sdtPr>
                  <w:sdtEndPr/>
                  <w:sdtContent>
                    <w:r w:rsidR="0003406A">
                      <w:t>18.03.2024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5822EBC7" w:rsidR="0039625B" w:rsidRDefault="008C69A7"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3-19T17:00:00Z">
                      <w:dateFormat w:val="dd.MM.yyyy H:mm"/>
                      <w:lid w:val="ru-RU"/>
                      <w:storeMappedDataAs w:val="dateTime"/>
                      <w:calendar w:val="gregorian"/>
                    </w:date>
                  </w:sdtPr>
                  <w:sdtEndPr/>
                  <w:sdtContent>
                    <w:r w:rsidR="0003406A">
                      <w:t>19.03.2024 17:00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2022D676"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Место_рассмотрения_и_подведения_итогов»</w:t>
                    </w:r>
                    <w:r>
                      <w:rPr>
                        <w:noProof/>
                      </w:rPr>
                      <w:fldChar w:fldCharType="end"/>
                    </w:r>
                  </w:p>
                </w:sdtContent>
              </w:sdt>
            </w:tc>
          </w:tr>
        </w:tbl>
        <w:p w14:paraId="298C85D0" w14:textId="77777777" w:rsidR="002440E7" w:rsidRDefault="008C69A7"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10"/>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77777777" w:rsidR="00BC611E" w:rsidRDefault="00BC611E" w:rsidP="00BC611E">
      <w:pPr>
        <w:pStyle w:val="1"/>
      </w:pPr>
      <w:bookmarkStart w:id="5" w:name="_Toc143602462"/>
      <w:r w:rsidRPr="00536BD9">
        <w:lastRenderedPageBreak/>
        <w:t xml:space="preserve">Требования к </w:t>
      </w:r>
      <w:r>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42D9474D"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"Предмет_договора" </w:instrText>
                    </w:r>
                    <w:r w:rsidRPr="004A11C7">
                      <w:rPr>
                        <w:noProof/>
                      </w:rPr>
                      <w:fldChar w:fldCharType="separate"/>
                    </w:r>
                    <w:r w:rsidR="0003406A">
                      <w:rPr>
                        <w:rFonts w:asciiTheme="minorHAnsi" w:hAnsiTheme="minorHAnsi"/>
                        <w:noProof/>
                      </w:rPr>
                      <w:t>«</w:t>
                    </w:r>
                    <w:sdt>
                      <w:sdtPr>
                        <w:alias w:val="Предмет договора"/>
                        <w:tag w:val="Предмет договора"/>
                        <w:id w:val="-152992858"/>
                        <w:placeholder>
                          <w:docPart w:val="58D9B20EDC0B4DD5916A1045C9BC0725"/>
                        </w:placeholder>
                        <w15:color w:val="FFFF00"/>
                      </w:sdtPr>
                      <w:sdtEndPr/>
                      <w:sdtContent>
                        <w:r w:rsidR="00D77B47" w:rsidRPr="00D77B47">
                          <w:t>Оказание услуг  по снятию ограничений, увеличение эффективности работы  ВЗП котлов №№1,2</w:t>
                        </w:r>
                        <w:r w:rsidR="0071482E">
                          <w:t>,</w:t>
                        </w:r>
                        <w:r w:rsidR="00D77B47" w:rsidRPr="00D77B47">
                          <w:t>3,4,7</w:t>
                        </w:r>
                        <w:r w:rsidR="0071482E">
                          <w:t>,</w:t>
                        </w:r>
                        <w:r w:rsidR="00D77B47" w:rsidRPr="00D77B47">
                          <w:t>8,9,10,11 ТЭЦ-9</w:t>
                        </w:r>
                      </w:sdtContent>
                    </w:sdt>
                    <w:r w:rsidRPr="004A11C7">
                      <w:rPr>
                        <w:noProof/>
                      </w:rPr>
                      <w:fldChar w:fldCharType="end"/>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8C69A7"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8C69A7"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2BAEB28C" w:rsidR="00C4575E" w:rsidRPr="00C4575E" w:rsidRDefault="00F46879" w:rsidP="00F51B5E">
                <w:pPr>
                  <w:pStyle w:val="111"/>
                  <w:numPr>
                    <w:ilvl w:val="0"/>
                    <w:numId w:val="0"/>
                  </w:numPr>
                  <w:spacing w:after="0" w:line="240" w:lineRule="auto"/>
                  <w:jc w:val="left"/>
                  <w:rPr>
                    <w:rFonts w:asciiTheme="minorHAnsi" w:hAnsiTheme="minorHAnsi"/>
                  </w:rPr>
                </w:pPr>
                <w:r>
                  <w:t xml:space="preserve">С </w:t>
                </w:r>
                <w:fldSimple w:instr=" MERGEFIELD Период_действия_договора ">
                  <w:r w:rsidR="0079741D">
                    <w:rPr>
                      <w:noProof/>
                    </w:rPr>
                    <w:t>01.04.2024 до полного исполнения обязательст</w:t>
                  </w:r>
                </w:fldSimple>
                <w:r w:rsidR="0079741D">
                  <w:rPr>
                    <w:noProof/>
                  </w:rPr>
                  <w:t>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выполнения работ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346415CA"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79741D">
                      <w:rPr>
                        <w:rFonts w:asciiTheme="minorHAnsi" w:hAnsiTheme="minorHAnsi"/>
                        <w:noProof/>
                      </w:rPr>
                      <w:t>01.04.2024-15.</w:t>
                    </w:r>
                    <w:r w:rsidR="00D77B47">
                      <w:rPr>
                        <w:rFonts w:asciiTheme="minorHAnsi" w:hAnsiTheme="minorHAnsi"/>
                        <w:noProof/>
                      </w:rPr>
                      <w:t>11</w:t>
                    </w:r>
                    <w:r w:rsidR="0079741D">
                      <w:rPr>
                        <w:rFonts w:asciiTheme="minorHAnsi" w:hAnsiTheme="minorHAnsi"/>
                        <w:noProof/>
                      </w:rPr>
                      <w:t>.2024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77777777" w:rsidR="00340768" w:rsidRPr="004A11C7"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03406A">
                  <w:rPr>
                    <w:rFonts w:asciiTheme="minorHAnsi" w:hAnsiTheme="minorHAnsi"/>
                    <w:noProof/>
                  </w:rPr>
                  <w:t>«Качество_результата_работ_услуг»</w:t>
                </w:r>
                <w:r>
                  <w:fldChar w:fldCharType="end"/>
                </w:r>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366012B3" w:rsidR="00BC611E" w:rsidRPr="00440E1F" w:rsidRDefault="00D77B47" w:rsidP="008B4448">
                <w:pPr>
                  <w:pStyle w:val="111"/>
                  <w:numPr>
                    <w:ilvl w:val="0"/>
                    <w:numId w:val="0"/>
                  </w:numPr>
                  <w:spacing w:after="0" w:line="240" w:lineRule="auto"/>
                  <w:jc w:val="left"/>
                  <w:rPr>
                    <w:rFonts w:asciiTheme="minorHAnsi" w:hAnsiTheme="minorHAnsi"/>
                  </w:rPr>
                </w:pPr>
                <w:r>
                  <w:t>599 289,00</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058CB4BF"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008C69A7">
                      <w:rPr>
                        <w:noProof/>
                      </w:rPr>
                      <w:fldChar w:fldCharType="separate"/>
                    </w:r>
                    <w:r w:rsidRPr="004A11C7">
                      <w:rPr>
                        <w:noProof/>
                      </w:rPr>
                      <w:fldChar w:fldCharType="end"/>
                    </w:r>
                    <w:r w:rsidR="002E3260">
                      <w:rPr>
                        <w:noProof/>
                      </w:rPr>
                      <w:t>локальная смета</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8C69A7"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proofErr w:type="gramStart"/>
                <w:r w:rsidRPr="00C4575E">
                  <w:rPr>
                    <w:rFonts w:asciiTheme="minorHAnsi" w:hAnsiTheme="minorHAnsi" w:cs="Calibri"/>
                    <w:color w:val="000000"/>
                    <w:sz w:val="20"/>
                  </w:rPr>
                  <w:t>Доля работ (услуг)</w:t>
                </w:r>
                <w:proofErr w:type="gramEnd"/>
                <w:r w:rsidRPr="00C4575E">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6B6C08B4"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79741D">
                  <w:rPr>
                    <w:rFonts w:asciiTheme="minorHAnsi" w:hAnsiTheme="minorHAnsi"/>
                    <w:noProof/>
                  </w:rPr>
                  <w:t>30%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50A04C0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Приложению </w:t>
          </w:r>
          <w:r w:rsidR="00F46879">
            <w:rPr>
              <w:noProof/>
            </w:rPr>
            <w:t xml:space="preserve"> №3 Закупочной Документации</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lastRenderedPageBreak/>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1"/>
          <w:pgSz w:w="11906" w:h="16838"/>
          <w:pgMar w:top="709" w:right="1701" w:bottom="1276" w:left="1701" w:header="709" w:footer="709" w:gutter="0"/>
          <w:cols w:space="708"/>
          <w:docGrid w:linePitch="360"/>
        </w:sectPr>
      </w:pPr>
    </w:p>
    <w:p w14:paraId="4F1C8697" w14:textId="77777777" w:rsidR="00BE3194" w:rsidRDefault="00BE3194" w:rsidP="00BE3194">
      <w:pPr>
        <w:pStyle w:val="1"/>
      </w:pPr>
      <w:bookmarkStart w:id="6" w:name="_Ref534988715"/>
      <w:bookmarkStart w:id="7" w:name="_Toc143602463"/>
      <w:r w:rsidRPr="007872F0">
        <w:lastRenderedPageBreak/>
        <w:t xml:space="preserve">Требования к участникам </w:t>
      </w:r>
      <w:r>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 xml:space="preserve">Идентификационный номер налогоплательщика </w:t>
            </w:r>
            <w:proofErr w:type="gramStart"/>
            <w:r w:rsidRPr="00DE3FEE">
              <w:rPr>
                <w:rFonts w:cstheme="minorHAnsi"/>
                <w:color w:val="000000" w:themeColor="text1"/>
              </w:rPr>
              <w:t>участника  закупки</w:t>
            </w:r>
            <w:proofErr w:type="gramEnd"/>
            <w:r w:rsidRPr="00DE3FEE">
              <w:rPr>
                <w:rFonts w:cstheme="minorHAnsi"/>
                <w:color w:val="000000" w:themeColor="text1"/>
              </w:rPr>
              <w:t xml:space="preserve">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38BBF3F"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Требуется_обеспечение_заявкидоговора»</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427879C7BB1B44CDB39603D2BFA930C9"/>
                  </w:placeholder>
                </w:sdtPr>
                <w:sdtEndPr/>
                <w:sdtContent>
                  <w:p w14:paraId="0543916E" w14:textId="59264D10" w:rsidR="00517B49" w:rsidRPr="00D01CAB" w:rsidRDefault="0017432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нет</w:t>
                    </w:r>
                  </w:p>
                </w:sdtContent>
              </w:sdt>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3EBC756F" w:rsidR="001F6AD1" w:rsidRPr="00D01CAB" w:rsidRDefault="008C69A7"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EE8C15A5E1B24303A565787181781B78"/>
                    </w:placeholder>
                    <w15:color w:val="FFFF00"/>
                  </w:sdtPr>
                  <w:sdtEndPr/>
                  <w:sdtContent>
                    <w:r w:rsidR="00D77B47">
                      <w:rPr>
                        <w:rFonts w:cstheme="minorHAnsi"/>
                      </w:rPr>
                      <w:t>требуется</w:t>
                    </w:r>
                  </w:sdtContent>
                </w:sdt>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09CADE7" w:rsidR="001F6AD1" w:rsidRPr="00D01CAB" w:rsidRDefault="008C69A7"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26B3B5DC0D3F46CB952507F14FE10B82"/>
                    </w:placeholder>
                    <w15:color w:val="FFFF00"/>
                  </w:sdtPr>
                  <w:sdtEndPr/>
                  <w:sdtContent>
                    <w:r w:rsidR="001F6AD1" w:rsidRPr="00D01CAB">
                      <w:rPr>
                        <w:rFonts w:cstheme="minorHAnsi"/>
                        <w:noProof/>
                      </w:rPr>
                      <w:fldChar w:fldCharType="begin"/>
                    </w:r>
                    <w:r w:rsidR="001F6AD1" w:rsidRPr="00D01CAB">
                      <w:rPr>
                        <w:rFonts w:cstheme="minorHAnsi"/>
                        <w:noProof/>
                      </w:rPr>
                      <w:instrText xml:space="preserve"> MERGEFIELD "Документ_производственных_и_материально" </w:instrText>
                    </w:r>
                    <w:r w:rsidR="001F6AD1" w:rsidRPr="00D01CAB">
                      <w:rPr>
                        <w:rFonts w:cstheme="minorHAnsi"/>
                        <w:noProof/>
                      </w:rPr>
                      <w:fldChar w:fldCharType="separate"/>
                    </w:r>
                    <w:r w:rsidR="0079741D">
                      <w:rPr>
                        <w:rFonts w:cstheme="minorHAnsi"/>
                        <w:noProof/>
                      </w:rPr>
                      <w:t>нет</w:t>
                    </w:r>
                    <w:r w:rsidR="001F6AD1" w:rsidRPr="00D01CAB">
                      <w:rPr>
                        <w:rFonts w:cstheme="minorHAnsi"/>
                        <w:noProof/>
                      </w:rPr>
                      <w:fldChar w:fldCharType="end"/>
                    </w:r>
                  </w:sdtContent>
                </w:sdt>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1A1C199C" w:rsidR="00517B49" w:rsidRPr="00D01CAB" w:rsidRDefault="002E326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требуется</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8C69A7"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77777777" w:rsidR="00483830" w:rsidRDefault="00DC674A" w:rsidP="00C855A3">
                    <w:pPr>
                      <w:pStyle w:val="afffff"/>
                      <w:jc w:val="both"/>
                      <w:cnfStyle w:val="000000100000" w:firstRow="0" w:lastRow="0" w:firstColumn="0" w:lastColumn="0" w:oddVBand="0" w:evenVBand="0" w:oddHBand="1" w:evenHBand="0" w:firstRowFirstColumn="0" w:firstRowLastColumn="0" w:lastRowFirstColumn="0" w:lastRowLastColumn="0"/>
                    </w:pPr>
                    <w:fldSimple w:instr=" MERGEFIELD Справка_СРО ">
                      <w:r w:rsidR="0003406A">
                        <w:rPr>
                          <w:noProof/>
                        </w:rPr>
                        <w:t>«Справка_СРО»</w:t>
                      </w:r>
                    </w:fldSimple>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1002968210"/>
                <w:placeholder>
                  <w:docPart w:val="6B9B661C1EE44F45BFAF21F84C7C1B80"/>
                </w:placeholder>
                <w15:color w:val="FFFF00"/>
              </w:sdtPr>
              <w:sdtEndPr/>
              <w:sdtContent>
                <w:sdt>
                  <w:sdtPr>
                    <w:id w:val="1443101164"/>
                    <w:placeholder>
                      <w:docPart w:val="C225E3E376494DF697AB9E2EF9947BAC"/>
                    </w:placeholder>
                    <w15:color w:val="FFFF00"/>
                  </w:sdtPr>
                  <w:sdtEndPr/>
                  <w:sdtContent>
                    <w:tc>
                      <w:tcPr>
                        <w:tcW w:w="4932" w:type="dxa"/>
                        <w:vAlign w:val="center"/>
                      </w:tcPr>
                      <w:p w14:paraId="0979DD42" w14:textId="029FA75B" w:rsidR="009D3730" w:rsidRPr="0047532E" w:rsidRDefault="0079741D" w:rsidP="00E71805">
                        <w:pPr>
                          <w:suppressAutoHyphens/>
                          <w:jc w:val="both"/>
                          <w:cnfStyle w:val="000000100000" w:firstRow="0" w:lastRow="0" w:firstColumn="0" w:lastColumn="0" w:oddVBand="0" w:evenVBand="0" w:oddHBand="1" w:evenHBand="0" w:firstRowFirstColumn="0" w:firstRowLastColumn="0" w:lastRowFirstColumn="0" w:lastRowLastColumn="0"/>
                        </w:pPr>
                        <w:r>
                          <w:rPr>
                            <w:noProof/>
                          </w:rPr>
                          <w:t>нет</w:t>
                        </w:r>
                      </w:p>
                    </w:tc>
                  </w:sdtContent>
                </w:sdt>
              </w:sdtContent>
            </w:sdt>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3045DEB3" w:rsidR="00C5615C" w:rsidRDefault="008C69A7" w:rsidP="00C5615C">
                <w:pPr>
                  <w:suppressAutoHyphens/>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Требования_о_кадрах_для_СМСП </w:instrText>
                </w:r>
                <w:r>
                  <w:fldChar w:fldCharType="separate"/>
                </w:r>
                <w:r w:rsidR="0003406A">
                  <w:rPr>
                    <w:noProof/>
                  </w:rPr>
                  <w:t>«</w:t>
                </w:r>
                <w:r w:rsidR="00174323">
                  <w:rPr>
                    <w:noProof/>
                  </w:rPr>
                  <w:t>нет</w:t>
                </w:r>
                <w:r>
                  <w:rPr>
                    <w:noProof/>
                  </w:rPr>
                  <w:fldChar w:fldCharType="end"/>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42234F46" w14:textId="1F179269" w:rsidR="00C5615C" w:rsidRDefault="008C69A7" w:rsidP="00C5615C">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Требования_о_МТР_для_СМСП </w:instrText>
                </w:r>
                <w:r>
                  <w:fldChar w:fldCharType="separate"/>
                </w:r>
                <w:r w:rsidR="0079741D">
                  <w:t>нет</w:t>
                </w:r>
                <w:r>
                  <w:fldChar w:fldCharType="end"/>
                </w:r>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DC674A" w:rsidP="00E71805">
                        <w:pPr>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79741D">
                            <w:t>нет</w:t>
                          </w:r>
                        </w:fldSimple>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77777777" w:rsidR="00696A07" w:rsidRDefault="00696A07" w:rsidP="00696A07">
      <w:pPr>
        <w:pStyle w:val="1"/>
      </w:pPr>
      <w:bookmarkStart w:id="12" w:name="_Toc143602464"/>
      <w:r>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t xml:space="preserve">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w:t>
      </w:r>
      <w:r>
        <w:lastRenderedPageBreak/>
        <w:t>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lastRenderedPageBreak/>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w:t>
      </w:r>
      <w:proofErr w:type="gramStart"/>
      <w:r w:rsidRPr="00204881">
        <w:rPr>
          <w:color w:val="auto"/>
        </w:rPr>
        <w:t>денежной суммы</w:t>
      </w:r>
      <w:proofErr w:type="gramEnd"/>
      <w:r w:rsidRPr="00204881">
        <w:rPr>
          <w:color w:val="auto"/>
        </w:rPr>
        <w:t xml:space="preserve">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lastRenderedPageBreak/>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t xml:space="preserve">При </w:t>
      </w:r>
      <w:r>
        <w:t>этом такая независимая гарантия:</w:t>
      </w:r>
    </w:p>
    <w:p w14:paraId="65BFBEBE" w14:textId="77777777" w:rsidR="00DD77B3" w:rsidRDefault="00DD77B3" w:rsidP="00DD77B3">
      <w:pPr>
        <w:pStyle w:val="a0"/>
      </w:pPr>
      <w:r>
        <w:lastRenderedPageBreak/>
        <w:t xml:space="preserve">должна содержать указание на срок ее действия, который не может составлять менее одного месяца с даты </w:t>
      </w:r>
      <w:proofErr w:type="gramStart"/>
      <w:r>
        <w:t>окончания</w:t>
      </w:r>
      <w:proofErr w:type="gramEnd"/>
      <w:r>
        <w:t xml:space="preserve">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w:t>
      </w:r>
      <w:r w:rsidRPr="0025595D">
        <w:lastRenderedPageBreak/>
        <w:t>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lastRenderedPageBreak/>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77777777" w:rsidR="00BC611E" w:rsidRDefault="00696A07" w:rsidP="00553638">
      <w:pPr>
        <w:pStyle w:val="1"/>
      </w:pPr>
      <w:r>
        <w:br w:type="page"/>
      </w:r>
      <w:bookmarkStart w:id="13" w:name="_Ref6045534"/>
      <w:bookmarkStart w:id="14" w:name="_Toc143602465"/>
      <w:bookmarkStart w:id="15" w:name="_Ref534988748"/>
      <w:bookmarkEnd w:id="11"/>
      <w:r w:rsidR="00BC611E">
        <w:lastRenderedPageBreak/>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4E041B25"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BD451C">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BD451C">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BD451C">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BD451C">
        <w:rPr>
          <w:rStyle w:val="affff"/>
        </w:rPr>
        <w:t>7</w:t>
      </w:r>
      <w:r w:rsidRPr="001779D4">
        <w:rPr>
          <w:rStyle w:val="affff"/>
        </w:rPr>
        <w:fldChar w:fldCharType="end"/>
      </w:r>
      <w:r>
        <w:t xml:space="preserve"> документации о закупке.</w:t>
      </w:r>
    </w:p>
    <w:p w14:paraId="21AFCCC7" w14:textId="696FC9F7"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BD451C">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BD451C">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8C69A7"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03406A">
          <w:rPr>
            <w:noProof/>
          </w:rPr>
          <w:t>«Возможность_привлечения_субподрядчиков»</w:t>
        </w:r>
      </w:fldSimple>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2ABC06C3"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BD451C">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8C69A7"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7777777" w:rsidR="00743B9E" w:rsidRDefault="00BC611E" w:rsidP="00514905">
      <w:pPr>
        <w:pStyle w:val="1"/>
      </w:pPr>
      <w:r>
        <w:br w:type="page"/>
      </w:r>
      <w:bookmarkStart w:id="17" w:name="_Ref6045544"/>
      <w:bookmarkStart w:id="18" w:name="_Toc143602466"/>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rsidR="00174323">
        <w:t>50</w:t>
      </w:r>
      <w:proofErr w:type="gramStart"/>
      <w:r w:rsidR="00174323">
        <w:t xml:space="preserve">% </w:t>
      </w:r>
      <w:r>
        <w:t xml:space="preserve"> или</w:t>
      </w:r>
      <w:proofErr w:type="gramEnd"/>
      <w:r>
        <w:t xml:space="preserve">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2D3968F5"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BD451C">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4AB53C74" w:rsidR="00C07F23" w:rsidRDefault="00C07F23" w:rsidP="00C07F23">
      <w:pPr>
        <w:pStyle w:val="111"/>
      </w:pPr>
      <w:bookmarkStart w:id="21" w:name="_Ref535245064"/>
      <w:r>
        <w:t>Закупочной комиссией рассматрива</w:t>
      </w:r>
      <w:r w:rsidR="00C90F29">
        <w:t>ю</w:t>
      </w:r>
      <w:r>
        <w:t xml:space="preserve">тся </w:t>
      </w:r>
      <w:r w:rsidR="008967C3">
        <w:t>первый (-</w:t>
      </w:r>
      <w:proofErr w:type="spellStart"/>
      <w:r w:rsidR="008967C3">
        <w:t>ые</w:t>
      </w:r>
      <w:proofErr w:type="spellEnd"/>
      <w:r w:rsidR="008967C3">
        <w:t>)</w:t>
      </w:r>
      <w:r>
        <w:t xml:space="preserve"> </w:t>
      </w:r>
      <w:bookmarkStart w:id="22" w:name="КДоговоров"/>
      <w:permStart w:id="1927229839" w:edGrp="everyone"/>
      <w:sdt>
        <w:sdtPr>
          <w:rPr>
            <w:rStyle w:val="aff9"/>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03406A">
            <w:rPr>
              <w:rStyle w:val="aff9"/>
              <w:noProof/>
            </w:rPr>
            <w:t>«</w:t>
          </w:r>
          <w:r w:rsidR="0079741D">
            <w:rPr>
              <w:rStyle w:val="aff9"/>
              <w:noProof/>
            </w:rPr>
            <w:t>2</w:t>
          </w:r>
          <w:r w:rsidR="0003406A">
            <w:rPr>
              <w:rStyle w:val="aff9"/>
              <w:noProof/>
            </w:rPr>
            <w:t>»</w:t>
          </w:r>
          <w:r w:rsidR="00965BDA" w:rsidRPr="00C36C80">
            <w:rPr>
              <w:rStyle w:val="aff9"/>
            </w:rPr>
            <w:fldChar w:fldCharType="end"/>
          </w:r>
        </w:sdtContent>
      </w:sdt>
      <w:bookmarkEnd w:id="22"/>
      <w:permEnd w:id="1927229839"/>
      <w:r w:rsidR="008967C3">
        <w:t xml:space="preserve"> договор (-а; -</w:t>
      </w:r>
      <w:proofErr w:type="spellStart"/>
      <w:r w:rsidR="008967C3">
        <w:t>ов</w:t>
      </w:r>
      <w:proofErr w:type="spellEnd"/>
      <w:r w:rsidR="008967C3">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6C5C3EAF" w:rsidR="00DA0CC9" w:rsidRDefault="00DA0CC9" w:rsidP="000758E4">
      <w:pPr>
        <w:pStyle w:val="a0"/>
      </w:pPr>
      <w:r>
        <w:lastRenderedPageBreak/>
        <w:t xml:space="preserve">Представленные договоры </w:t>
      </w:r>
      <w:r w:rsidR="00EE492D">
        <w:t xml:space="preserve">завершены в </w:t>
      </w:r>
      <w:r w:rsidR="004569F3">
        <w:t xml:space="preserve">последние </w:t>
      </w:r>
      <w:permStart w:id="976433896" w:edGrp="everyone"/>
      <w:sdt>
        <w:sdtPr>
          <w:rPr>
            <w:rStyle w:val="aff9"/>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03406A">
            <w:rPr>
              <w:rStyle w:val="aff9"/>
              <w:noProof/>
            </w:rPr>
            <w:t>«</w:t>
          </w:r>
          <w:r w:rsidR="0079741D">
            <w:rPr>
              <w:rStyle w:val="aff9"/>
              <w:noProof/>
            </w:rPr>
            <w:t>36</w:t>
          </w:r>
          <w:r w:rsidR="0003406A">
            <w:rPr>
              <w:rStyle w:val="aff9"/>
              <w:noProof/>
            </w:rPr>
            <w:t>»</w:t>
          </w:r>
          <w:r w:rsidR="006A44F6" w:rsidRPr="00C36C80">
            <w:rPr>
              <w:rStyle w:val="aff9"/>
            </w:rPr>
            <w:fldChar w:fldCharType="end"/>
          </w:r>
        </w:sdtContent>
      </w:sdt>
      <w:permEnd w:id="976433896"/>
      <w:r w:rsidR="004569F3">
        <w:t xml:space="preserve"> месяц</w:t>
      </w:r>
      <w:r w:rsidR="00EB133F">
        <w:t>ев</w:t>
      </w:r>
      <w:r w:rsidR="004569F3">
        <w:t xml:space="preserve"> </w:t>
      </w:r>
      <w:r w:rsidR="001F6AD1" w:rsidRPr="001F6AD1">
        <w:t>до дня размещения закупки</w:t>
      </w:r>
      <w:r w:rsidR="0006010B">
        <w:t>;</w:t>
      </w:r>
    </w:p>
    <w:p w14:paraId="08DA348D" w14:textId="6D83FEC6"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w:t>
      </w:r>
      <w:proofErr w:type="gramStart"/>
      <w:r w:rsidR="00F467EE" w:rsidRPr="00F467EE">
        <w:t>в закупке</w:t>
      </w:r>
      <w:proofErr w:type="gramEnd"/>
      <w:r w:rsidR="00F467EE" w:rsidRPr="00F467EE">
        <w:t xml:space="preserve"> </w:t>
      </w:r>
      <w:r w:rsidR="00F467EE">
        <w:t xml:space="preserve">и </w:t>
      </w:r>
      <w:r w:rsidR="001C2ACB">
        <w:t>являются аналогичными предмету закупки</w:t>
      </w:r>
      <w:r w:rsidR="00CF0DFD">
        <w:t>, а именно</w:t>
      </w:r>
      <w:r w:rsidR="00F467EE">
        <w:t>:</w:t>
      </w:r>
      <w:r w:rsidR="000758E4">
        <w:t xml:space="preserve"> </w:t>
      </w:r>
      <w:permStart w:id="2109080512" w:edGrp="everyone"/>
      <w:sdt>
        <w:sdtPr>
          <w:rPr>
            <w:rStyle w:val="aff9"/>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03406A">
            <w:rPr>
              <w:rStyle w:val="aff9"/>
              <w:noProof/>
            </w:rPr>
            <w:t>«</w:t>
          </w:r>
          <w:r w:rsidR="0079741D">
            <w:rPr>
              <w:rStyle w:val="aff9"/>
              <w:noProof/>
            </w:rPr>
            <w:t>очистка оборудования</w:t>
          </w:r>
          <w:r w:rsidR="0003406A">
            <w:rPr>
              <w:rStyle w:val="aff9"/>
              <w:noProof/>
            </w:rPr>
            <w:t>»</w:t>
          </w:r>
          <w:r w:rsidR="00974B72" w:rsidRPr="00C36C80">
            <w:rPr>
              <w:rStyle w:val="aff9"/>
            </w:rPr>
            <w:fldChar w:fldCharType="end"/>
          </w:r>
        </w:sdtContent>
      </w:sdt>
      <w:permEnd w:id="2109080512"/>
      <w:r w:rsidR="00C07F23">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7777777" w:rsidR="003166F5" w:rsidRPr="00D10358" w:rsidRDefault="003166F5" w:rsidP="001C0A50">
            <w:pPr>
              <w:pStyle w:val="1"/>
              <w:jc w:val="left"/>
            </w:pPr>
            <w:bookmarkStart w:id="24" w:name="_Toc74635815"/>
            <w:bookmarkStart w:id="25" w:name="_Toc143602467"/>
            <w:r>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747927" w14:paraId="1E3794BD" w14:textId="77777777" w:rsidTr="001F6AD1">
        <w:tc>
          <w:tcPr>
            <w:tcW w:w="426" w:type="dxa"/>
            <w:vAlign w:val="center"/>
          </w:tcPr>
          <w:p w14:paraId="20C83E9E" w14:textId="77777777" w:rsidR="001F6AD1" w:rsidRPr="00747927" w:rsidRDefault="001F6AD1" w:rsidP="00286809">
            <w:pPr>
              <w:pStyle w:val="111"/>
              <w:numPr>
                <w:ilvl w:val="0"/>
                <w:numId w:val="0"/>
              </w:numPr>
              <w:jc w:val="center"/>
              <w:rPr>
                <w:rFonts w:ascii="Times New Roman" w:hAnsi="Times New Roman" w:cs="Times New Roman"/>
                <w:sz w:val="22"/>
                <w:szCs w:val="22"/>
              </w:rPr>
            </w:pPr>
            <w:bookmarkStart w:id="26" w:name="_Hlk159407180"/>
            <w:r w:rsidRPr="00747927">
              <w:rPr>
                <w:rFonts w:ascii="Times New Roman" w:hAnsi="Times New Roman" w:cs="Times New Roman"/>
                <w:sz w:val="22"/>
                <w:szCs w:val="22"/>
              </w:rPr>
              <w:t>№</w:t>
            </w:r>
          </w:p>
        </w:tc>
        <w:tc>
          <w:tcPr>
            <w:tcW w:w="1871" w:type="dxa"/>
            <w:vAlign w:val="center"/>
          </w:tcPr>
          <w:p w14:paraId="3D16F6C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Критерии</w:t>
            </w:r>
          </w:p>
        </w:tc>
        <w:tc>
          <w:tcPr>
            <w:tcW w:w="4538" w:type="dxa"/>
            <w:vAlign w:val="center"/>
          </w:tcPr>
          <w:p w14:paraId="350555A1"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Предмет оценки</w:t>
            </w:r>
          </w:p>
        </w:tc>
        <w:tc>
          <w:tcPr>
            <w:tcW w:w="2125" w:type="dxa"/>
            <w:vAlign w:val="center"/>
          </w:tcPr>
          <w:p w14:paraId="28B2E39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Порядок оценки</w:t>
            </w:r>
          </w:p>
        </w:tc>
        <w:tc>
          <w:tcPr>
            <w:tcW w:w="850" w:type="dxa"/>
            <w:vAlign w:val="center"/>
          </w:tcPr>
          <w:p w14:paraId="7E0B9A9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Вес критерия</w:t>
            </w:r>
          </w:p>
        </w:tc>
      </w:tr>
      <w:tr w:rsidR="001F6AD1" w:rsidRPr="00747927" w14:paraId="05F63D3C" w14:textId="77777777" w:rsidTr="001F6AD1">
        <w:tc>
          <w:tcPr>
            <w:tcW w:w="426" w:type="dxa"/>
          </w:tcPr>
          <w:p w14:paraId="5551E9C1"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747927" w:rsidRDefault="001F6AD1"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fldChar w:fldCharType="begin"/>
            </w:r>
            <w:r w:rsidRPr="00747927">
              <w:rPr>
                <w:rFonts w:ascii="Times New Roman" w:hAnsi="Times New Roman" w:cs="Times New Roman"/>
                <w:noProof/>
                <w:sz w:val="22"/>
                <w:szCs w:val="22"/>
                <w:lang w:val="en-US"/>
              </w:rPr>
              <w:instrText xml:space="preserve"> MERGEFIELD "Критерий_цена_договора" </w:instrText>
            </w:r>
            <w:r w:rsidRPr="00747927">
              <w:rPr>
                <w:rFonts w:ascii="Times New Roman" w:hAnsi="Times New Roman" w:cs="Times New Roman"/>
                <w:noProof/>
                <w:sz w:val="22"/>
                <w:szCs w:val="22"/>
                <w:lang w:val="en-US"/>
              </w:rPr>
              <w:fldChar w:fldCharType="separate"/>
            </w:r>
            <w:r w:rsidR="0003406A" w:rsidRPr="00747927">
              <w:rPr>
                <w:rFonts w:ascii="Times New Roman" w:hAnsi="Times New Roman" w:cs="Times New Roman"/>
                <w:noProof/>
                <w:sz w:val="22"/>
                <w:szCs w:val="22"/>
                <w:lang w:val="en-US"/>
              </w:rPr>
              <w:t>цена_договора</w:t>
            </w:r>
            <w:r w:rsidRPr="00747927">
              <w:rPr>
                <w:rFonts w:ascii="Times New Roman" w:hAnsi="Times New Roman" w:cs="Times New Roman"/>
                <w:noProof/>
                <w:sz w:val="22"/>
                <w:szCs w:val="22"/>
                <w:lang w:val="en-US"/>
              </w:rPr>
              <w:fldChar w:fldCharType="end"/>
            </w:r>
          </w:p>
        </w:tc>
        <w:tc>
          <w:tcPr>
            <w:tcW w:w="4538" w:type="dxa"/>
          </w:tcPr>
          <w:p w14:paraId="7C77A736" w14:textId="5A950C58" w:rsidR="001F6AD1" w:rsidRPr="00747927" w:rsidRDefault="00551A6B"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747927" w:rsidRDefault="00084516" w:rsidP="00084516">
            <w:pPr>
              <w:rPr>
                <w:rFonts w:ascii="Times New Roman" w:hAnsi="Times New Roman" w:cs="Times New Roman"/>
                <w:color w:val="000000"/>
                <w:sz w:val="22"/>
                <w:szCs w:val="22"/>
              </w:rPr>
            </w:pPr>
            <w:proofErr w:type="spellStart"/>
            <w:r w:rsidRPr="00747927">
              <w:rPr>
                <w:rFonts w:ascii="Times New Roman" w:hAnsi="Times New Roman" w:cs="Times New Roman"/>
                <w:color w:val="000000"/>
                <w:sz w:val="22"/>
                <w:szCs w:val="22"/>
              </w:rPr>
              <w:t>Rc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Wc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Oc</w:t>
            </w:r>
            <w:proofErr w:type="spellEnd"/>
            <w:r w:rsidRPr="00747927">
              <w:rPr>
                <w:rFonts w:ascii="Times New Roman" w:hAnsi="Times New Roman" w:cs="Times New Roman"/>
                <w:color w:val="000000"/>
                <w:sz w:val="22"/>
                <w:szCs w:val="22"/>
              </w:rPr>
              <w:t>)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Tc</w:t>
            </w:r>
            <w:proofErr w:type="spellEnd"/>
            <w:r w:rsidRPr="00747927">
              <w:rPr>
                <w:rFonts w:ascii="Times New Roman" w:hAnsi="Times New Roman" w:cs="Times New Roman"/>
                <w:color w:val="000000"/>
                <w:sz w:val="22"/>
                <w:szCs w:val="22"/>
              </w:rPr>
              <w:t>)), где</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Rс</w:t>
            </w:r>
            <w:proofErr w:type="spellEnd"/>
            <w:r w:rsidRPr="00747927">
              <w:rPr>
                <w:rFonts w:ascii="Times New Roman" w:hAnsi="Times New Roman" w:cs="Times New Roman"/>
                <w:color w:val="000000"/>
                <w:sz w:val="22"/>
                <w:szCs w:val="22"/>
              </w:rPr>
              <w:t xml:space="preserve"> — рейтинг Заявки относительно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Wс</w:t>
            </w:r>
            <w:proofErr w:type="spellEnd"/>
            <w:r w:rsidRPr="00747927">
              <w:rPr>
                <w:rFonts w:ascii="Times New Roman" w:hAnsi="Times New Roman" w:cs="Times New Roman"/>
                <w:color w:val="000000"/>
                <w:sz w:val="22"/>
                <w:szCs w:val="22"/>
              </w:rPr>
              <w:t xml:space="preserve"> — вес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предельное оцениваемое предложение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Oс</w:t>
            </w:r>
            <w:proofErr w:type="spellEnd"/>
            <w:r w:rsidRPr="00747927">
              <w:rPr>
                <w:rFonts w:ascii="Times New Roman" w:hAnsi="Times New Roman" w:cs="Times New Roman"/>
                <w:color w:val="000000"/>
                <w:sz w:val="22"/>
                <w:szCs w:val="22"/>
              </w:rPr>
              <w:t xml:space="preserve"> — оцениваемое предложение Участника закупки,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Tс</w:t>
            </w:r>
            <w:proofErr w:type="spellEnd"/>
            <w:r w:rsidRPr="00747927">
              <w:rPr>
                <w:rFonts w:ascii="Times New Roman" w:hAnsi="Times New Roman" w:cs="Times New Roman"/>
                <w:color w:val="000000"/>
                <w:sz w:val="22"/>
                <w:szCs w:val="22"/>
              </w:rPr>
              <w:t xml:space="preserve"> — предпочитаемое (целевое) предложение Критерия оценки.</w:t>
            </w:r>
          </w:p>
          <w:p w14:paraId="09E7D5AC" w14:textId="7CE6EF4B" w:rsidR="001F6AD1" w:rsidRPr="00747927" w:rsidRDefault="001F6AD1" w:rsidP="00286809">
            <w:pPr>
              <w:pStyle w:val="af4"/>
              <w:rPr>
                <w:rFonts w:ascii="Times New Roman" w:hAnsi="Times New Roman" w:cs="Times New Roman"/>
                <w:noProof/>
                <w:sz w:val="22"/>
                <w:szCs w:val="22"/>
              </w:rPr>
            </w:pPr>
          </w:p>
        </w:tc>
        <w:tc>
          <w:tcPr>
            <w:tcW w:w="850" w:type="dxa"/>
          </w:tcPr>
          <w:p w14:paraId="1DFCCAA1" w14:textId="4387E4B1"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85</w:t>
            </w:r>
          </w:p>
        </w:tc>
      </w:tr>
      <w:tr w:rsidR="001F6AD1" w:rsidRPr="00747927" w14:paraId="3D6ADC24" w14:textId="77777777" w:rsidTr="001F6AD1">
        <w:tc>
          <w:tcPr>
            <w:tcW w:w="426" w:type="dxa"/>
          </w:tcPr>
          <w:p w14:paraId="2AD3209A"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 xml:space="preserve"> Опыт частичный</w:t>
            </w:r>
          </w:p>
        </w:tc>
        <w:tc>
          <w:tcPr>
            <w:tcW w:w="4538" w:type="dxa"/>
          </w:tcPr>
          <w:p w14:paraId="5371085B" w14:textId="49CA997D" w:rsidR="00551A6B" w:rsidRPr="00747927" w:rsidRDefault="00551A6B" w:rsidP="00551A6B">
            <w:pPr>
              <w:rPr>
                <w:rFonts w:ascii="Times New Roman" w:hAnsi="Times New Roman" w:cs="Times New Roman"/>
                <w:color w:val="000000"/>
                <w:sz w:val="22"/>
                <w:szCs w:val="22"/>
              </w:rPr>
            </w:pPr>
            <w:r w:rsidRPr="00747927">
              <w:rPr>
                <w:rFonts w:ascii="Times New Roman" w:hAnsi="Times New Roman" w:cs="Times New Roman"/>
                <w:color w:val="000000"/>
                <w:sz w:val="22"/>
                <w:szCs w:val="22"/>
              </w:rPr>
              <w:t xml:space="preserve">Количество </w:t>
            </w:r>
            <w:proofErr w:type="gramStart"/>
            <w:r w:rsidR="002A406D">
              <w:rPr>
                <w:rFonts w:ascii="Times New Roman" w:hAnsi="Times New Roman" w:cs="Times New Roman"/>
                <w:color w:val="000000"/>
                <w:sz w:val="22"/>
                <w:szCs w:val="22"/>
              </w:rPr>
              <w:t>надле</w:t>
            </w:r>
            <w:r w:rsidRPr="00747927">
              <w:rPr>
                <w:rFonts w:ascii="Times New Roman" w:hAnsi="Times New Roman" w:cs="Times New Roman"/>
                <w:color w:val="000000"/>
                <w:sz w:val="22"/>
                <w:szCs w:val="22"/>
              </w:rPr>
              <w:t>жаще</w:t>
            </w:r>
            <w:r w:rsidR="002A406D">
              <w:rPr>
                <w:rFonts w:ascii="Times New Roman" w:hAnsi="Times New Roman" w:cs="Times New Roman"/>
                <w:color w:val="000000"/>
                <w:sz w:val="22"/>
                <w:szCs w:val="22"/>
              </w:rPr>
              <w:t xml:space="preserve"> </w:t>
            </w:r>
            <w:r w:rsidRPr="00747927">
              <w:rPr>
                <w:rFonts w:ascii="Times New Roman" w:hAnsi="Times New Roman" w:cs="Times New Roman"/>
                <w:color w:val="000000"/>
                <w:sz w:val="22"/>
                <w:szCs w:val="22"/>
              </w:rPr>
              <w:t xml:space="preserve"> исполненных</w:t>
            </w:r>
            <w:proofErr w:type="gramEnd"/>
            <w:r w:rsidRPr="00747927">
              <w:rPr>
                <w:rFonts w:ascii="Times New Roman" w:hAnsi="Times New Roman" w:cs="Times New Roman"/>
                <w:color w:val="000000"/>
                <w:sz w:val="22"/>
                <w:szCs w:val="22"/>
              </w:rPr>
              <w:t xml:space="preserve"> </w:t>
            </w:r>
            <w:r w:rsidR="001225F9">
              <w:rPr>
                <w:rFonts w:ascii="Times New Roman" w:hAnsi="Times New Roman" w:cs="Times New Roman"/>
                <w:color w:val="000000"/>
                <w:sz w:val="22"/>
                <w:szCs w:val="22"/>
              </w:rPr>
              <w:t xml:space="preserve">договоров по меньшей мере  в части половины этапов </w:t>
            </w:r>
            <w:r w:rsidRPr="00747927">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747927" w:rsidRDefault="001F6AD1" w:rsidP="00286809">
            <w:pPr>
              <w:pStyle w:val="af4"/>
              <w:rPr>
                <w:rFonts w:ascii="Times New Roman" w:hAnsi="Times New Roman" w:cs="Times New Roman"/>
                <w:noProof/>
                <w:sz w:val="22"/>
                <w:szCs w:val="22"/>
              </w:rPr>
            </w:pPr>
          </w:p>
        </w:tc>
        <w:tc>
          <w:tcPr>
            <w:tcW w:w="2125" w:type="dxa"/>
          </w:tcPr>
          <w:p w14:paraId="4EC3039D" w14:textId="5C3239F3" w:rsidR="001F6AD1" w:rsidRPr="00747927" w:rsidRDefault="00535C16" w:rsidP="00286809">
            <w:pPr>
              <w:pStyle w:val="af4"/>
              <w:rPr>
                <w:rFonts w:ascii="Times New Roman" w:hAnsi="Times New Roman" w:cs="Times New Roman"/>
                <w:noProof/>
                <w:sz w:val="22"/>
                <w:szCs w:val="22"/>
              </w:rPr>
            </w:pPr>
            <w:r>
              <w:rPr>
                <w:rFonts w:ascii="Times New Roman" w:hAnsi="Times New Roman" w:cs="Times New Roman"/>
                <w:noProof/>
                <w:sz w:val="22"/>
                <w:szCs w:val="22"/>
              </w:rPr>
              <w:t>1</w:t>
            </w:r>
          </w:p>
        </w:tc>
        <w:tc>
          <w:tcPr>
            <w:tcW w:w="1842" w:type="dxa"/>
          </w:tcPr>
          <w:p w14:paraId="2A6E8BD8" w14:textId="7669AF42"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2</w:t>
            </w:r>
          </w:p>
        </w:tc>
        <w:tc>
          <w:tcPr>
            <w:tcW w:w="3968" w:type="dxa"/>
          </w:tcPr>
          <w:p w14:paraId="6DF7AB8B" w14:textId="622122A7" w:rsidR="001F6AD1" w:rsidRPr="00747927" w:rsidRDefault="00084516" w:rsidP="00747927">
            <w:pPr>
              <w:rPr>
                <w:rFonts w:ascii="Times New Roman" w:hAnsi="Times New Roman" w:cs="Times New Roman"/>
                <w:noProof/>
                <w:sz w:val="22"/>
                <w:szCs w:val="22"/>
              </w:rPr>
            </w:pPr>
            <w:proofErr w:type="spellStart"/>
            <w:r w:rsidRPr="00747927">
              <w:rPr>
                <w:rFonts w:ascii="Times New Roman" w:hAnsi="Times New Roman" w:cs="Times New Roman"/>
                <w:color w:val="000000"/>
                <w:sz w:val="22"/>
                <w:szCs w:val="22"/>
              </w:rPr>
              <w:t>Rc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Wc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Oc</w:t>
            </w:r>
            <w:proofErr w:type="spellEnd"/>
            <w:r w:rsidRPr="00747927">
              <w:rPr>
                <w:rFonts w:ascii="Times New Roman" w:hAnsi="Times New Roman" w:cs="Times New Roman"/>
                <w:color w:val="000000"/>
                <w:sz w:val="22"/>
                <w:szCs w:val="22"/>
              </w:rPr>
              <w:t>)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Tc</w:t>
            </w:r>
            <w:proofErr w:type="spellEnd"/>
            <w:r w:rsidRPr="00747927">
              <w:rPr>
                <w:rFonts w:ascii="Times New Roman" w:hAnsi="Times New Roman" w:cs="Times New Roman"/>
                <w:color w:val="000000"/>
                <w:sz w:val="22"/>
                <w:szCs w:val="22"/>
              </w:rPr>
              <w:t>)), где</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Rс</w:t>
            </w:r>
            <w:proofErr w:type="spellEnd"/>
            <w:r w:rsidRPr="00747927">
              <w:rPr>
                <w:rFonts w:ascii="Times New Roman" w:hAnsi="Times New Roman" w:cs="Times New Roman"/>
                <w:color w:val="000000"/>
                <w:sz w:val="22"/>
                <w:szCs w:val="22"/>
              </w:rPr>
              <w:t xml:space="preserve"> — рейтинг Заявки относительно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Wс</w:t>
            </w:r>
            <w:proofErr w:type="spellEnd"/>
            <w:r w:rsidRPr="00747927">
              <w:rPr>
                <w:rFonts w:ascii="Times New Roman" w:hAnsi="Times New Roman" w:cs="Times New Roman"/>
                <w:color w:val="000000"/>
                <w:sz w:val="22"/>
                <w:szCs w:val="22"/>
              </w:rPr>
              <w:t xml:space="preserve"> — вес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предельное оцениваемое предложение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Oс</w:t>
            </w:r>
            <w:proofErr w:type="spellEnd"/>
            <w:r w:rsidRPr="00747927">
              <w:rPr>
                <w:rFonts w:ascii="Times New Roman" w:hAnsi="Times New Roman" w:cs="Times New Roman"/>
                <w:color w:val="000000"/>
                <w:sz w:val="22"/>
                <w:szCs w:val="22"/>
              </w:rPr>
              <w:t xml:space="preserve"> — оцениваемое предложение Участника закупки,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Tс</w:t>
            </w:r>
            <w:proofErr w:type="spellEnd"/>
            <w:r w:rsidRPr="00747927">
              <w:rPr>
                <w:rFonts w:ascii="Times New Roman" w:hAnsi="Times New Roman" w:cs="Times New Roman"/>
                <w:color w:val="000000"/>
                <w:sz w:val="22"/>
                <w:szCs w:val="22"/>
              </w:rPr>
              <w:t xml:space="preserve"> — предпочитаемое (целевое) предложение Критерия оценки.</w:t>
            </w:r>
          </w:p>
        </w:tc>
        <w:tc>
          <w:tcPr>
            <w:tcW w:w="850" w:type="dxa"/>
          </w:tcPr>
          <w:p w14:paraId="517CD7AD" w14:textId="5A80EB55" w:rsidR="001F6AD1" w:rsidRPr="00747927" w:rsidRDefault="009123A5" w:rsidP="00286809">
            <w:pPr>
              <w:pStyle w:val="af4"/>
              <w:rPr>
                <w:rFonts w:ascii="Times New Roman" w:hAnsi="Times New Roman" w:cs="Times New Roman"/>
                <w:noProof/>
                <w:sz w:val="22"/>
                <w:szCs w:val="22"/>
              </w:rPr>
            </w:pPr>
            <w:r>
              <w:rPr>
                <w:rFonts w:ascii="Times New Roman" w:hAnsi="Times New Roman" w:cs="Times New Roman"/>
                <w:noProof/>
                <w:sz w:val="22"/>
                <w:szCs w:val="22"/>
              </w:rPr>
              <w:t>8</w:t>
            </w:r>
            <w:r w:rsidR="00D61B0A">
              <w:rPr>
                <w:rFonts w:ascii="Times New Roman" w:hAnsi="Times New Roman" w:cs="Times New Roman"/>
                <w:noProof/>
                <w:sz w:val="22"/>
                <w:szCs w:val="22"/>
              </w:rPr>
              <w:t>,5</w:t>
            </w:r>
          </w:p>
        </w:tc>
      </w:tr>
      <w:tr w:rsidR="00CA58CF" w:rsidRPr="00747927" w14:paraId="54ECA336" w14:textId="77777777" w:rsidTr="001F6AD1">
        <w:tc>
          <w:tcPr>
            <w:tcW w:w="426" w:type="dxa"/>
          </w:tcPr>
          <w:p w14:paraId="18408D5A" w14:textId="77777777" w:rsidR="00CA58CF" w:rsidRPr="00747927" w:rsidRDefault="00CA58CF" w:rsidP="001F6AD1">
            <w:pPr>
              <w:pStyle w:val="111"/>
              <w:numPr>
                <w:ilvl w:val="0"/>
                <w:numId w:val="19"/>
              </w:numPr>
              <w:ind w:left="0" w:firstLine="0"/>
              <w:rPr>
                <w:rFonts w:ascii="Times New Roman" w:hAnsi="Times New Roman" w:cs="Times New Roman"/>
                <w:sz w:val="22"/>
                <w:szCs w:val="22"/>
              </w:rPr>
            </w:pPr>
          </w:p>
        </w:tc>
        <w:tc>
          <w:tcPr>
            <w:tcW w:w="1871" w:type="dxa"/>
          </w:tcPr>
          <w:p w14:paraId="7F7B6858" w14:textId="7EE1B708" w:rsidR="00CA58CF"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Деловая репутация</w:t>
            </w:r>
          </w:p>
        </w:tc>
        <w:tc>
          <w:tcPr>
            <w:tcW w:w="4538" w:type="dxa"/>
          </w:tcPr>
          <w:p w14:paraId="47B303FC" w14:textId="77777777" w:rsidR="005563B5" w:rsidRDefault="005563B5" w:rsidP="005563B5">
            <w:pPr>
              <w:rPr>
                <w:rFonts w:ascii="Calibri" w:hAnsi="Calibri" w:cs="Calibri"/>
                <w:color w:val="000000"/>
                <w:sz w:val="22"/>
                <w:szCs w:val="22"/>
              </w:rPr>
            </w:pPr>
            <w:r>
              <w:rPr>
                <w:rFonts w:ascii="Calibri" w:hAnsi="Calibri" w:cs="Calibri"/>
                <w:color w:val="000000"/>
                <w:sz w:val="22"/>
                <w:szCs w:val="22"/>
              </w:rPr>
              <w:t>Оценивается отсутствие отрицательных отзывов, претензий заказчиков по аналогичным договорам и критерию аналогичности</w:t>
            </w:r>
          </w:p>
          <w:p w14:paraId="3C5EF014" w14:textId="77777777" w:rsidR="00CA58CF" w:rsidRPr="00747927" w:rsidRDefault="00CA58CF" w:rsidP="00551A6B">
            <w:pPr>
              <w:rPr>
                <w:rFonts w:ascii="Times New Roman" w:hAnsi="Times New Roman" w:cs="Times New Roman"/>
                <w:color w:val="000000"/>
                <w:sz w:val="22"/>
                <w:szCs w:val="22"/>
              </w:rPr>
            </w:pPr>
          </w:p>
        </w:tc>
        <w:tc>
          <w:tcPr>
            <w:tcW w:w="2125" w:type="dxa"/>
          </w:tcPr>
          <w:p w14:paraId="212D0FB3" w14:textId="352FFEE0" w:rsidR="00CA58CF" w:rsidRPr="00747927" w:rsidRDefault="00661638" w:rsidP="00286809">
            <w:pPr>
              <w:pStyle w:val="af4"/>
              <w:rPr>
                <w:rFonts w:ascii="Times New Roman" w:hAnsi="Times New Roman" w:cs="Times New Roman"/>
                <w:noProof/>
                <w:sz w:val="22"/>
                <w:szCs w:val="22"/>
              </w:rPr>
            </w:pPr>
            <w:r>
              <w:rPr>
                <w:rFonts w:ascii="Times New Roman" w:hAnsi="Times New Roman" w:cs="Times New Roman"/>
                <w:noProof/>
                <w:sz w:val="22"/>
                <w:szCs w:val="22"/>
              </w:rPr>
              <w:t>Отсутствие</w:t>
            </w:r>
            <w:r w:rsidR="00831E9D">
              <w:rPr>
                <w:rFonts w:ascii="Times New Roman" w:hAnsi="Times New Roman" w:cs="Times New Roman"/>
                <w:noProof/>
                <w:sz w:val="22"/>
                <w:szCs w:val="22"/>
              </w:rPr>
              <w:t xml:space="preserve"> (1)</w:t>
            </w:r>
          </w:p>
        </w:tc>
        <w:tc>
          <w:tcPr>
            <w:tcW w:w="1842" w:type="dxa"/>
          </w:tcPr>
          <w:p w14:paraId="58C01719" w14:textId="1E7F7784" w:rsidR="00CA58CF" w:rsidRPr="00747927" w:rsidRDefault="00661638" w:rsidP="00286809">
            <w:pPr>
              <w:pStyle w:val="af4"/>
              <w:rPr>
                <w:rFonts w:ascii="Times New Roman" w:hAnsi="Times New Roman" w:cs="Times New Roman"/>
                <w:noProof/>
                <w:sz w:val="22"/>
                <w:szCs w:val="22"/>
              </w:rPr>
            </w:pPr>
            <w:r>
              <w:rPr>
                <w:rFonts w:ascii="Times New Roman" w:hAnsi="Times New Roman" w:cs="Times New Roman"/>
                <w:noProof/>
                <w:sz w:val="22"/>
                <w:szCs w:val="22"/>
              </w:rPr>
              <w:t>Наличие</w:t>
            </w:r>
            <w:r w:rsidR="00831E9D">
              <w:rPr>
                <w:rFonts w:ascii="Times New Roman" w:hAnsi="Times New Roman" w:cs="Times New Roman"/>
                <w:noProof/>
                <w:sz w:val="22"/>
                <w:szCs w:val="22"/>
              </w:rPr>
              <w:t xml:space="preserve"> (0)</w:t>
            </w:r>
          </w:p>
        </w:tc>
        <w:tc>
          <w:tcPr>
            <w:tcW w:w="3968" w:type="dxa"/>
          </w:tcPr>
          <w:p w14:paraId="42D70C71" w14:textId="77777777" w:rsidR="00A25DEB" w:rsidRDefault="00A25DEB" w:rsidP="00A25DEB">
            <w:pPr>
              <w:rPr>
                <w:rFonts w:ascii="Calibri" w:hAnsi="Calibri" w:cs="Calibri"/>
                <w:color w:val="000000"/>
                <w:sz w:val="22"/>
                <w:szCs w:val="22"/>
              </w:rPr>
            </w:pPr>
            <w:proofErr w:type="spellStart"/>
            <w:r>
              <w:rPr>
                <w:rFonts w:ascii="Calibri" w:hAnsi="Calibri" w:cs="Calibri"/>
                <w:color w:val="000000"/>
                <w:sz w:val="22"/>
                <w:szCs w:val="22"/>
              </w:rPr>
              <w:t>Rc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Wc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Lc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Oc</w:t>
            </w:r>
            <w:proofErr w:type="spellEnd"/>
            <w:r>
              <w:rPr>
                <w:rFonts w:ascii="Calibri" w:hAnsi="Calibri" w:cs="Calibri"/>
                <w:color w:val="000000"/>
                <w:sz w:val="22"/>
                <w:szCs w:val="22"/>
              </w:rPr>
              <w:t>) / (</w:t>
            </w:r>
            <w:proofErr w:type="spellStart"/>
            <w:r>
              <w:rPr>
                <w:rFonts w:ascii="Calibri" w:hAnsi="Calibri" w:cs="Calibri"/>
                <w:color w:val="000000"/>
                <w:sz w:val="22"/>
                <w:szCs w:val="22"/>
              </w:rPr>
              <w:t>Lc</w:t>
            </w:r>
            <w:proofErr w:type="spellEnd"/>
            <w:r>
              <w:rPr>
                <w:rFonts w:ascii="Calibri" w:hAnsi="Calibri" w:cs="Calibri"/>
                <w:color w:val="000000"/>
                <w:sz w:val="22"/>
                <w:szCs w:val="22"/>
              </w:rPr>
              <w:t xml:space="preserve"> - </w:t>
            </w:r>
            <w:proofErr w:type="spellStart"/>
            <w:r>
              <w:rPr>
                <w:rFonts w:ascii="Calibri" w:hAnsi="Calibri" w:cs="Calibri"/>
                <w:color w:val="000000"/>
                <w:sz w:val="22"/>
                <w:szCs w:val="22"/>
              </w:rPr>
              <w:t>Tc</w:t>
            </w:r>
            <w:proofErr w:type="spellEnd"/>
            <w:r>
              <w:rPr>
                <w:rFonts w:ascii="Calibri" w:hAnsi="Calibri" w:cs="Calibri"/>
                <w:color w:val="000000"/>
                <w:sz w:val="22"/>
                <w:szCs w:val="22"/>
              </w:rPr>
              <w:t>)), где</w:t>
            </w:r>
            <w:r>
              <w:rPr>
                <w:rFonts w:ascii="Calibri" w:hAnsi="Calibri" w:cs="Calibri"/>
                <w:color w:val="000000"/>
                <w:sz w:val="22"/>
                <w:szCs w:val="22"/>
              </w:rPr>
              <w:br/>
            </w:r>
            <w:proofErr w:type="spellStart"/>
            <w:r>
              <w:rPr>
                <w:rFonts w:ascii="Calibri" w:hAnsi="Calibri" w:cs="Calibri"/>
                <w:color w:val="000000"/>
                <w:sz w:val="22"/>
                <w:szCs w:val="22"/>
              </w:rPr>
              <w:t>Rс</w:t>
            </w:r>
            <w:proofErr w:type="spellEnd"/>
            <w:r>
              <w:rPr>
                <w:rFonts w:ascii="Calibri" w:hAnsi="Calibri" w:cs="Calibri"/>
                <w:color w:val="000000"/>
                <w:sz w:val="22"/>
                <w:szCs w:val="22"/>
              </w:rPr>
              <w:t xml:space="preserve"> — рейтинг Заявки относительно Критерия оценки,</w:t>
            </w:r>
            <w:r>
              <w:rPr>
                <w:rFonts w:ascii="Calibri" w:hAnsi="Calibri" w:cs="Calibri"/>
                <w:color w:val="000000"/>
                <w:sz w:val="22"/>
                <w:szCs w:val="22"/>
              </w:rPr>
              <w:br/>
            </w:r>
            <w:proofErr w:type="spellStart"/>
            <w:r>
              <w:rPr>
                <w:rFonts w:ascii="Calibri" w:hAnsi="Calibri" w:cs="Calibri"/>
                <w:color w:val="000000"/>
                <w:sz w:val="22"/>
                <w:szCs w:val="22"/>
              </w:rPr>
              <w:t>Wс</w:t>
            </w:r>
            <w:proofErr w:type="spellEnd"/>
            <w:r>
              <w:rPr>
                <w:rFonts w:ascii="Calibri" w:hAnsi="Calibri" w:cs="Calibri"/>
                <w:color w:val="000000"/>
                <w:sz w:val="22"/>
                <w:szCs w:val="22"/>
              </w:rPr>
              <w:t xml:space="preserve"> — вес Критерия оценки,</w:t>
            </w:r>
            <w:r>
              <w:rPr>
                <w:rFonts w:ascii="Calibri" w:hAnsi="Calibri" w:cs="Calibri"/>
                <w:color w:val="000000"/>
                <w:sz w:val="22"/>
                <w:szCs w:val="22"/>
              </w:rPr>
              <w:br/>
            </w:r>
            <w:proofErr w:type="spellStart"/>
            <w:r>
              <w:rPr>
                <w:rFonts w:ascii="Calibri" w:hAnsi="Calibri" w:cs="Calibri"/>
                <w:color w:val="000000"/>
                <w:sz w:val="22"/>
                <w:szCs w:val="22"/>
              </w:rPr>
              <w:t>Lc</w:t>
            </w:r>
            <w:proofErr w:type="spellEnd"/>
            <w:r>
              <w:rPr>
                <w:rFonts w:ascii="Calibri" w:hAnsi="Calibri" w:cs="Calibri"/>
                <w:color w:val="000000"/>
                <w:sz w:val="22"/>
                <w:szCs w:val="22"/>
              </w:rPr>
              <w:t xml:space="preserve"> — предельное оцениваемое предложение Критерия оценки,</w:t>
            </w:r>
            <w:r>
              <w:rPr>
                <w:rFonts w:ascii="Calibri" w:hAnsi="Calibri" w:cs="Calibri"/>
                <w:color w:val="000000"/>
                <w:sz w:val="22"/>
                <w:szCs w:val="22"/>
              </w:rPr>
              <w:br/>
            </w:r>
            <w:proofErr w:type="spellStart"/>
            <w:r>
              <w:rPr>
                <w:rFonts w:ascii="Calibri" w:hAnsi="Calibri" w:cs="Calibri"/>
                <w:color w:val="000000"/>
                <w:sz w:val="22"/>
                <w:szCs w:val="22"/>
              </w:rPr>
              <w:t>Oс</w:t>
            </w:r>
            <w:proofErr w:type="spellEnd"/>
            <w:r>
              <w:rPr>
                <w:rFonts w:ascii="Calibri" w:hAnsi="Calibri" w:cs="Calibri"/>
                <w:color w:val="000000"/>
                <w:sz w:val="22"/>
                <w:szCs w:val="22"/>
              </w:rPr>
              <w:t xml:space="preserve"> — оцениваемое предложение </w:t>
            </w:r>
            <w:r>
              <w:rPr>
                <w:rFonts w:ascii="Calibri" w:hAnsi="Calibri" w:cs="Calibri"/>
                <w:color w:val="000000"/>
                <w:sz w:val="22"/>
                <w:szCs w:val="22"/>
              </w:rPr>
              <w:lastRenderedPageBreak/>
              <w:t>Участника закупки,</w:t>
            </w:r>
            <w:r>
              <w:rPr>
                <w:rFonts w:ascii="Calibri" w:hAnsi="Calibri" w:cs="Calibri"/>
                <w:color w:val="000000"/>
                <w:sz w:val="22"/>
                <w:szCs w:val="22"/>
              </w:rPr>
              <w:br/>
            </w:r>
            <w:proofErr w:type="spellStart"/>
            <w:r>
              <w:rPr>
                <w:rFonts w:ascii="Calibri" w:hAnsi="Calibri" w:cs="Calibri"/>
                <w:color w:val="000000"/>
                <w:sz w:val="22"/>
                <w:szCs w:val="22"/>
              </w:rPr>
              <w:t>Tс</w:t>
            </w:r>
            <w:proofErr w:type="spellEnd"/>
            <w:r>
              <w:rPr>
                <w:rFonts w:ascii="Calibri" w:hAnsi="Calibri" w:cs="Calibri"/>
                <w:color w:val="000000"/>
                <w:sz w:val="22"/>
                <w:szCs w:val="22"/>
              </w:rPr>
              <w:t xml:space="preserve"> — предпочитаемое (целевое) предложение Критерия оценки.</w:t>
            </w:r>
          </w:p>
          <w:p w14:paraId="5C430873" w14:textId="77777777" w:rsidR="00CA58CF" w:rsidRPr="00747927" w:rsidRDefault="00CA58CF" w:rsidP="00084516">
            <w:pPr>
              <w:rPr>
                <w:rFonts w:ascii="Times New Roman" w:hAnsi="Times New Roman" w:cs="Times New Roman"/>
                <w:color w:val="000000"/>
                <w:sz w:val="22"/>
                <w:szCs w:val="22"/>
              </w:rPr>
            </w:pPr>
          </w:p>
        </w:tc>
        <w:tc>
          <w:tcPr>
            <w:tcW w:w="850" w:type="dxa"/>
          </w:tcPr>
          <w:p w14:paraId="12A812F9" w14:textId="645DA96E" w:rsidR="00CA58CF"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lastRenderedPageBreak/>
              <w:t>2,5</w:t>
            </w:r>
          </w:p>
        </w:tc>
      </w:tr>
      <w:tr w:rsidR="00D77B47" w:rsidRPr="00747927" w14:paraId="6FDEB8AF" w14:textId="77777777" w:rsidTr="001F6AD1">
        <w:tc>
          <w:tcPr>
            <w:tcW w:w="426" w:type="dxa"/>
          </w:tcPr>
          <w:p w14:paraId="2259142D" w14:textId="77777777" w:rsidR="00D77B47" w:rsidRPr="00747927" w:rsidRDefault="00D77B47" w:rsidP="001F6AD1">
            <w:pPr>
              <w:pStyle w:val="111"/>
              <w:numPr>
                <w:ilvl w:val="0"/>
                <w:numId w:val="19"/>
              </w:numPr>
              <w:ind w:left="0" w:firstLine="0"/>
              <w:rPr>
                <w:rFonts w:ascii="Times New Roman" w:hAnsi="Times New Roman" w:cs="Times New Roman"/>
                <w:sz w:val="22"/>
                <w:szCs w:val="22"/>
              </w:rPr>
            </w:pPr>
          </w:p>
        </w:tc>
        <w:tc>
          <w:tcPr>
            <w:tcW w:w="1871" w:type="dxa"/>
          </w:tcPr>
          <w:p w14:paraId="4E67C495" w14:textId="2F542E70" w:rsidR="00D77B47" w:rsidRPr="0074792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кадровых ресурсов</w:t>
            </w:r>
          </w:p>
        </w:tc>
        <w:tc>
          <w:tcPr>
            <w:tcW w:w="4538" w:type="dxa"/>
          </w:tcPr>
          <w:p w14:paraId="7DED77D8" w14:textId="21FBFDAA" w:rsidR="00D77B47" w:rsidRDefault="009123A5" w:rsidP="005563B5">
            <w:pPr>
              <w:rPr>
                <w:rFonts w:ascii="Calibri" w:hAnsi="Calibri" w:cs="Calibri"/>
                <w:color w:val="000000"/>
                <w:sz w:val="22"/>
                <w:szCs w:val="22"/>
              </w:rPr>
            </w:pPr>
            <w:r w:rsidRPr="004E50E4">
              <w:rPr>
                <w:color w:val="000000"/>
                <w:sz w:val="22"/>
                <w:szCs w:val="22"/>
              </w:rPr>
              <w:t>Обеспеченность кадровыми ресурсами: Справка о кадровых ресурсах (наличие количества персонала с приложением подтверждающих квалификацию документов)</w:t>
            </w:r>
          </w:p>
        </w:tc>
        <w:tc>
          <w:tcPr>
            <w:tcW w:w="2125" w:type="dxa"/>
          </w:tcPr>
          <w:p w14:paraId="1A1B9301" w14:textId="5EF358DE"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Отсутствие  (0)</w:t>
            </w:r>
          </w:p>
        </w:tc>
        <w:tc>
          <w:tcPr>
            <w:tcW w:w="1842" w:type="dxa"/>
          </w:tcPr>
          <w:p w14:paraId="2EE358D1" w14:textId="775958B1"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(1)</w:t>
            </w:r>
          </w:p>
        </w:tc>
        <w:tc>
          <w:tcPr>
            <w:tcW w:w="3968" w:type="dxa"/>
          </w:tcPr>
          <w:p w14:paraId="1FE3D4A9" w14:textId="77777777" w:rsidR="009123A5" w:rsidRPr="004E50E4" w:rsidRDefault="009123A5" w:rsidP="009123A5">
            <w:pPr>
              <w:rPr>
                <w:color w:val="000000"/>
                <w:sz w:val="22"/>
                <w:szCs w:val="22"/>
              </w:rPr>
            </w:pPr>
            <w:proofErr w:type="spellStart"/>
            <w:r w:rsidRPr="004E50E4">
              <w:rPr>
                <w:color w:val="000000"/>
                <w:sz w:val="22"/>
                <w:szCs w:val="22"/>
              </w:rPr>
              <w:t>Rc</w:t>
            </w:r>
            <w:proofErr w:type="spellEnd"/>
            <w:r w:rsidRPr="004E50E4">
              <w:rPr>
                <w:color w:val="000000"/>
                <w:sz w:val="22"/>
                <w:szCs w:val="22"/>
              </w:rPr>
              <w:t xml:space="preserve"> = </w:t>
            </w:r>
            <w:proofErr w:type="spellStart"/>
            <w:r w:rsidRPr="004E50E4">
              <w:rPr>
                <w:color w:val="000000"/>
                <w:sz w:val="22"/>
                <w:szCs w:val="22"/>
              </w:rPr>
              <w:t>Wc</w:t>
            </w:r>
            <w:proofErr w:type="spellEnd"/>
            <w:r w:rsidRPr="004E50E4">
              <w:rPr>
                <w:color w:val="000000"/>
                <w:sz w:val="22"/>
                <w:szCs w:val="22"/>
              </w:rPr>
              <w:t xml:space="preserve"> * ((</w:t>
            </w:r>
            <w:proofErr w:type="spellStart"/>
            <w:r w:rsidRPr="004E50E4">
              <w:rPr>
                <w:color w:val="000000"/>
                <w:sz w:val="22"/>
                <w:szCs w:val="22"/>
              </w:rPr>
              <w:t>Lc</w:t>
            </w:r>
            <w:proofErr w:type="spellEnd"/>
            <w:r w:rsidRPr="004E50E4">
              <w:rPr>
                <w:color w:val="000000"/>
                <w:sz w:val="22"/>
                <w:szCs w:val="22"/>
              </w:rPr>
              <w:t xml:space="preserve"> - </w:t>
            </w:r>
            <w:proofErr w:type="spellStart"/>
            <w:r w:rsidRPr="004E50E4">
              <w:rPr>
                <w:color w:val="000000"/>
                <w:sz w:val="22"/>
                <w:szCs w:val="22"/>
              </w:rPr>
              <w:t>Oc</w:t>
            </w:r>
            <w:proofErr w:type="spellEnd"/>
            <w:r w:rsidRPr="004E50E4">
              <w:rPr>
                <w:color w:val="000000"/>
                <w:sz w:val="22"/>
                <w:szCs w:val="22"/>
              </w:rPr>
              <w:t>) / (</w:t>
            </w:r>
            <w:proofErr w:type="spellStart"/>
            <w:r w:rsidRPr="004E50E4">
              <w:rPr>
                <w:color w:val="000000"/>
                <w:sz w:val="22"/>
                <w:szCs w:val="22"/>
              </w:rPr>
              <w:t>Lc</w:t>
            </w:r>
            <w:proofErr w:type="spellEnd"/>
            <w:r w:rsidRPr="004E50E4">
              <w:rPr>
                <w:color w:val="000000"/>
                <w:sz w:val="22"/>
                <w:szCs w:val="22"/>
              </w:rPr>
              <w:t xml:space="preserve"> - </w:t>
            </w:r>
            <w:proofErr w:type="spellStart"/>
            <w:r w:rsidRPr="004E50E4">
              <w:rPr>
                <w:color w:val="000000"/>
                <w:sz w:val="22"/>
                <w:szCs w:val="22"/>
              </w:rPr>
              <w:t>Tc</w:t>
            </w:r>
            <w:proofErr w:type="spellEnd"/>
            <w:r w:rsidRPr="004E50E4">
              <w:rPr>
                <w:color w:val="000000"/>
                <w:sz w:val="22"/>
                <w:szCs w:val="22"/>
              </w:rPr>
              <w:t>)), где</w:t>
            </w:r>
            <w:r w:rsidRPr="004E50E4">
              <w:rPr>
                <w:color w:val="000000"/>
                <w:sz w:val="22"/>
                <w:szCs w:val="22"/>
              </w:rPr>
              <w:br/>
            </w:r>
            <w:proofErr w:type="spellStart"/>
            <w:r w:rsidRPr="004E50E4">
              <w:rPr>
                <w:color w:val="000000"/>
                <w:sz w:val="22"/>
                <w:szCs w:val="22"/>
              </w:rPr>
              <w:t>Rс</w:t>
            </w:r>
            <w:proofErr w:type="spellEnd"/>
            <w:r w:rsidRPr="004E50E4">
              <w:rPr>
                <w:color w:val="000000"/>
                <w:sz w:val="22"/>
                <w:szCs w:val="22"/>
              </w:rPr>
              <w:t xml:space="preserve"> — рейтинг Заявки относительно Критерия оценки,</w:t>
            </w:r>
            <w:r w:rsidRPr="004E50E4">
              <w:rPr>
                <w:color w:val="000000"/>
                <w:sz w:val="22"/>
                <w:szCs w:val="22"/>
              </w:rPr>
              <w:br/>
            </w:r>
            <w:proofErr w:type="spellStart"/>
            <w:r w:rsidRPr="004E50E4">
              <w:rPr>
                <w:color w:val="000000"/>
                <w:sz w:val="22"/>
                <w:szCs w:val="22"/>
              </w:rPr>
              <w:t>Wс</w:t>
            </w:r>
            <w:proofErr w:type="spellEnd"/>
            <w:r w:rsidRPr="004E50E4">
              <w:rPr>
                <w:color w:val="000000"/>
                <w:sz w:val="22"/>
                <w:szCs w:val="22"/>
              </w:rPr>
              <w:t xml:space="preserve"> — вес Критерия оценки,</w:t>
            </w:r>
            <w:r w:rsidRPr="004E50E4">
              <w:rPr>
                <w:color w:val="000000"/>
                <w:sz w:val="22"/>
                <w:szCs w:val="22"/>
              </w:rPr>
              <w:br/>
            </w:r>
            <w:proofErr w:type="spellStart"/>
            <w:r w:rsidRPr="004E50E4">
              <w:rPr>
                <w:color w:val="000000"/>
                <w:sz w:val="22"/>
                <w:szCs w:val="22"/>
              </w:rPr>
              <w:t>Lc</w:t>
            </w:r>
            <w:proofErr w:type="spellEnd"/>
            <w:r w:rsidRPr="004E50E4">
              <w:rPr>
                <w:color w:val="000000"/>
                <w:sz w:val="22"/>
                <w:szCs w:val="22"/>
              </w:rPr>
              <w:t xml:space="preserve"> — предельное оцениваемое предложение Критерия оценки,</w:t>
            </w:r>
            <w:r w:rsidRPr="004E50E4">
              <w:rPr>
                <w:color w:val="000000"/>
                <w:sz w:val="22"/>
                <w:szCs w:val="22"/>
              </w:rPr>
              <w:br/>
            </w:r>
            <w:proofErr w:type="spellStart"/>
            <w:r w:rsidRPr="004E50E4">
              <w:rPr>
                <w:color w:val="000000"/>
                <w:sz w:val="22"/>
                <w:szCs w:val="22"/>
              </w:rPr>
              <w:t>Oс</w:t>
            </w:r>
            <w:proofErr w:type="spellEnd"/>
            <w:r w:rsidRPr="004E50E4">
              <w:rPr>
                <w:color w:val="000000"/>
                <w:sz w:val="22"/>
                <w:szCs w:val="22"/>
              </w:rPr>
              <w:t xml:space="preserve"> — оцениваемое предложение Участника закупки,</w:t>
            </w:r>
            <w:r w:rsidRPr="004E50E4">
              <w:rPr>
                <w:color w:val="000000"/>
                <w:sz w:val="22"/>
                <w:szCs w:val="22"/>
              </w:rPr>
              <w:br/>
            </w:r>
            <w:proofErr w:type="spellStart"/>
            <w:r w:rsidRPr="004E50E4">
              <w:rPr>
                <w:color w:val="000000"/>
                <w:sz w:val="22"/>
                <w:szCs w:val="22"/>
              </w:rPr>
              <w:t>Tс</w:t>
            </w:r>
            <w:proofErr w:type="spellEnd"/>
            <w:r w:rsidRPr="004E50E4">
              <w:rPr>
                <w:color w:val="000000"/>
                <w:sz w:val="22"/>
                <w:szCs w:val="22"/>
              </w:rPr>
              <w:t xml:space="preserve"> — предпочитаемое (целевое) предложение Критерия оценки.</w:t>
            </w:r>
          </w:p>
          <w:p w14:paraId="62D32064" w14:textId="77777777" w:rsidR="00D77B47" w:rsidRDefault="00D77B47" w:rsidP="00A25DEB">
            <w:pPr>
              <w:rPr>
                <w:rFonts w:ascii="Calibri" w:hAnsi="Calibri" w:cs="Calibri"/>
                <w:color w:val="000000"/>
                <w:sz w:val="22"/>
                <w:szCs w:val="22"/>
              </w:rPr>
            </w:pPr>
          </w:p>
        </w:tc>
        <w:tc>
          <w:tcPr>
            <w:tcW w:w="850" w:type="dxa"/>
          </w:tcPr>
          <w:p w14:paraId="588E8DB2" w14:textId="6F6C7739" w:rsidR="00D77B47" w:rsidRPr="00747927" w:rsidRDefault="009123A5" w:rsidP="00286809">
            <w:pPr>
              <w:pStyle w:val="af4"/>
              <w:rPr>
                <w:rFonts w:ascii="Times New Roman" w:hAnsi="Times New Roman" w:cs="Times New Roman"/>
                <w:noProof/>
                <w:sz w:val="22"/>
                <w:szCs w:val="22"/>
              </w:rPr>
            </w:pPr>
            <w:r>
              <w:rPr>
                <w:rFonts w:ascii="Times New Roman" w:hAnsi="Times New Roman" w:cs="Times New Roman"/>
                <w:noProof/>
                <w:sz w:val="22"/>
                <w:szCs w:val="22"/>
              </w:rPr>
              <w:t>4,0</w:t>
            </w:r>
          </w:p>
        </w:tc>
      </w:tr>
      <w:tr w:rsidR="00747927" w:rsidRPr="00747927" w14:paraId="25597D16" w14:textId="77777777" w:rsidTr="00B0508F">
        <w:tc>
          <w:tcPr>
            <w:tcW w:w="10802" w:type="dxa"/>
            <w:gridSpan w:val="5"/>
          </w:tcPr>
          <w:p w14:paraId="697C82E0" w14:textId="77777777" w:rsidR="00747927" w:rsidRPr="00747927"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747927" w:rsidRDefault="00747927"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Итого:</w:t>
            </w:r>
          </w:p>
        </w:tc>
        <w:tc>
          <w:tcPr>
            <w:tcW w:w="850" w:type="dxa"/>
          </w:tcPr>
          <w:p w14:paraId="1E89BE62" w14:textId="7668A5BA" w:rsidR="00747927"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EE0343" w14:textId="77777777" w:rsidR="008C69A7" w:rsidRDefault="008C69A7" w:rsidP="00D225C0">
      <w:r>
        <w:separator/>
      </w:r>
    </w:p>
    <w:p w14:paraId="1200091E" w14:textId="77777777" w:rsidR="008C69A7" w:rsidRDefault="008C69A7"/>
  </w:endnote>
  <w:endnote w:type="continuationSeparator" w:id="0">
    <w:p w14:paraId="60BCA9A7" w14:textId="77777777" w:rsidR="008C69A7" w:rsidRDefault="008C69A7" w:rsidP="00D225C0">
      <w:r>
        <w:continuationSeparator/>
      </w:r>
    </w:p>
    <w:p w14:paraId="40C55937" w14:textId="77777777" w:rsidR="008C69A7" w:rsidRDefault="008C69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709C65B6-D076-42B5-9F6A-676826762345}"/>
    <w:embedBold r:id="rId2" w:fontKey="{8FFB4035-FA1A-4519-9C4E-561A93E3F0FB}"/>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F52CEB4C-0B4E-49B8-91E2-041FE4226048}"/>
  </w:font>
  <w:font w:name="Segoe UI">
    <w:panose1 w:val="020B0502040204020203"/>
    <w:charset w:val="CC"/>
    <w:family w:val="swiss"/>
    <w:pitch w:val="variable"/>
    <w:sig w:usb0="E4002EFF" w:usb1="C000E47F" w:usb2="00000009" w:usb3="00000000" w:csb0="000001FF" w:csb1="00000000"/>
    <w:embedRegular r:id="rId4" w:fontKey="{68857580-1CC1-48D4-886B-4AA84BFAFE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70502B4F" w:rsidR="00DD77B3" w:rsidRDefault="008C69A7" w:rsidP="00D70D2B">
            <w:pPr>
              <w:pStyle w:val="aff1"/>
              <w:jc w:val="right"/>
            </w:pPr>
            <w:r>
              <w:fldChar w:fldCharType="begin"/>
            </w:r>
            <w:r>
              <w:instrText xml:space="preserve"> REF  НомерВПланеЗакупки  \* MERGEFORMAT </w:instrText>
            </w:r>
            <w:r>
              <w:fldChar w:fldCharType="separate"/>
            </w:r>
            <w:permStart w:id="1673210798" w:edGrp="everyone"/>
            <w:permStart w:id="1007226391" w:edGrp="everyone"/>
            <w:permStart w:id="1914469383" w:edGrp="everyone"/>
            <w:permStart w:id="1613513097" w:edGrp="everyone"/>
            <w:permStart w:id="2085899645" w:edGrp="everyone"/>
            <w:permStart w:id="1666145194" w:edGrp="everyone"/>
            <w:permStart w:id="2006066047" w:edGrp="everyone"/>
            <w:permStart w:id="1673620509" w:edGrp="everyone"/>
            <w:permStart w:id="1822849938" w:edGrp="everyone"/>
            <w:permStart w:id="1665931364" w:edGrp="everyone"/>
            <w:permStart w:id="243876911" w:edGrp="everyone"/>
            <w:sdt>
              <w:sdtPr>
                <w:alias w:val="Номер в плане закупок"/>
                <w:tag w:val="Номер в плане закупок"/>
                <w:id w:val="-133409767"/>
                <w:placeholder>
                  <w:docPart w:val="F06726F42F6640E5985E78DE851CE123"/>
                </w:placeholder>
                <w15:color w:val="FFFF00"/>
              </w:sdtPr>
              <w:sdtEndPr>
                <w:rPr>
                  <w:noProof/>
                </w:rPr>
              </w:sdtEndPr>
              <w:sdtContent>
                <w:r w:rsidR="00BD451C">
                  <w:rPr>
                    <w:noProof/>
                  </w:rPr>
                  <w:t>«762»</w:t>
                </w:r>
              </w:sdtContent>
            </w:sdt>
            <w:permEnd w:id="1673210798"/>
            <w:permEnd w:id="1007226391"/>
            <w:permEnd w:id="1914469383"/>
            <w:permEnd w:id="1613513097"/>
            <w:permEnd w:id="2085899645"/>
            <w:permEnd w:id="1666145194"/>
            <w:permEnd w:id="2006066047"/>
            <w:permEnd w:id="1673620509"/>
            <w:permEnd w:id="1822849938"/>
            <w:permEnd w:id="1665931364"/>
            <w:permEnd w:id="243876911"/>
            <w:r>
              <w:rPr>
                <w:noProof/>
              </w:rP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0B1A60CD" w14:textId="6F4107F8" w:rsidR="00DD77B3" w:rsidRDefault="008C69A7" w:rsidP="006B2AC5">
        <w:pPr>
          <w:pStyle w:val="aff1"/>
          <w:tabs>
            <w:tab w:val="clear" w:pos="4677"/>
            <w:tab w:val="clear" w:pos="9355"/>
          </w:tabs>
          <w:ind w:right="-2"/>
          <w:jc w:val="right"/>
        </w:pPr>
        <w:r>
          <w:fldChar w:fldCharType="begin"/>
        </w:r>
        <w:r>
          <w:instrText xml:space="preserve"> REF  Номе</w:instrText>
        </w:r>
        <w:r>
          <w:instrText xml:space="preserve">рВПланеЗакупки  \* MERGEFORMAT </w:instrText>
        </w:r>
        <w:r>
          <w:fldChar w:fldCharType="separate"/>
        </w:r>
        <w:permStart w:id="2074376469" w:edGrp="everyone"/>
        <w:permStart w:id="1464796658" w:edGrp="everyone"/>
        <w:permStart w:id="1641765709" w:edGrp="everyone"/>
        <w:permStart w:id="1981100281" w:edGrp="everyone"/>
        <w:permStart w:id="1586769998" w:edGrp="everyone"/>
        <w:permStart w:id="1598965653" w:edGrp="everyone"/>
        <w:permStart w:id="1841125801" w:edGrp="everyone"/>
        <w:permStart w:id="541687646" w:edGrp="everyone"/>
        <w:permStart w:id="2080182162" w:edGrp="everyone"/>
        <w:permStart w:id="145241054" w:edGrp="everyone"/>
        <w:permStart w:id="622162848" w:edGrp="everyone"/>
        <w:sdt>
          <w:sdtPr>
            <w:alias w:val="Номер в плане закупок"/>
            <w:tag w:val="Номер в плане закупок"/>
            <w:id w:val="307596626"/>
            <w:placeholder>
              <w:docPart w:val="4CA2BD83CB7E4BF385833221C8359099"/>
            </w:placeholder>
            <w15:color w:val="FFFF00"/>
          </w:sdtPr>
          <w:sdtContent>
            <w:r w:rsidR="00BD451C">
              <w:rPr>
                <w:noProof/>
              </w:rPr>
              <w:t>«762»</w:t>
            </w:r>
          </w:sdtContent>
        </w:sdt>
        <w:permEnd w:id="2074376469"/>
        <w:permEnd w:id="1464796658"/>
        <w:permEnd w:id="1641765709"/>
        <w:permEnd w:id="1981100281"/>
        <w:permEnd w:id="1586769998"/>
        <w:permEnd w:id="1598965653"/>
        <w:permEnd w:id="1841125801"/>
        <w:permEnd w:id="541687646"/>
        <w:permEnd w:id="2080182162"/>
        <w:permEnd w:id="145241054"/>
        <w:permEnd w:id="622162848"/>
        <w:r>
          <w:fldChar w:fldCharType="end"/>
        </w:r>
        <w:r w:rsidR="00DD77B3">
          <w:t xml:space="preserve">   </w:t>
        </w:r>
        <w:sdt>
          <w:sdtPr>
            <w:id w:val="-1679888397"/>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4</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1D638FFD" w:rsidR="00DD77B3" w:rsidRDefault="00DC674A" w:rsidP="009C694D">
        <w:pPr>
          <w:pStyle w:val="aff1"/>
          <w:tabs>
            <w:tab w:val="clear" w:pos="4677"/>
            <w:tab w:val="clear" w:pos="9355"/>
          </w:tabs>
          <w:ind w:right="83"/>
          <w:jc w:val="right"/>
        </w:pPr>
        <w:fldSimple w:instr=" REF  НомерВПланеЗакупки  \* MERGEFORMAT ">
          <w:permStart w:id="1228501978" w:edGrp="everyone"/>
          <w:permStart w:id="593717192" w:edGrp="everyone"/>
          <w:permStart w:id="1536186419" w:edGrp="everyone"/>
          <w:permStart w:id="447820980" w:edGrp="everyone"/>
          <w:permStart w:id="1128626212" w:edGrp="everyone"/>
          <w:permStart w:id="958496297" w:edGrp="everyone"/>
          <w:permStart w:id="1364022776" w:edGrp="everyone"/>
          <w:permStart w:id="1880304304" w:edGrp="everyone"/>
          <w:permStart w:id="1136283467" w:edGrp="everyone"/>
          <w:permStart w:id="631532234" w:edGrp="everyone"/>
          <w:permStart w:id="824719271" w:edGrp="everyone"/>
          <w:permStart w:id="916524981" w:edGrp="everyone"/>
          <w:permStart w:id="805404027" w:edGrp="everyone"/>
          <w:permStart w:id="1279020328" w:edGrp="everyone"/>
          <w:permStart w:id="986410596" w:edGrp="everyone"/>
          <w:permStart w:id="787170856" w:edGrp="everyone"/>
          <w:permStart w:id="1245322977" w:edGrp="everyone"/>
          <w:permStart w:id="849890817" w:edGrp="everyone"/>
          <w:permStart w:id="1820140662" w:edGrp="everyone"/>
          <w:permStart w:id="700201618" w:edGrp="everyone"/>
          <w:permStart w:id="2136624366" w:edGrp="everyone"/>
          <w:permStart w:id="777781865" w:edGrp="everyone"/>
          <w:permStart w:id="1531462488" w:edGrp="everyone"/>
          <w:permStart w:id="258618361" w:edGrp="everyone"/>
          <w:permStart w:id="86247951" w:edGrp="everyone"/>
          <w:permStart w:id="85940199" w:edGrp="everyone"/>
          <w:permStart w:id="856630648" w:edGrp="everyone"/>
          <w:permStart w:id="1903366747" w:edGrp="everyone"/>
          <w:permStart w:id="513282813" w:edGrp="everyone"/>
          <w:permStart w:id="1975940863" w:edGrp="everyone"/>
          <w:permStart w:id="1688010930" w:edGrp="everyone"/>
          <w:permStart w:id="230372085" w:edGrp="everyone"/>
          <w:permStart w:id="1954445506" w:edGrp="everyone"/>
          <w:permStart w:id="1339315440" w:edGrp="everyone"/>
          <w:permStart w:id="1022840144" w:edGrp="everyone"/>
          <w:permStart w:id="2126586458" w:edGrp="everyone"/>
          <w:permStart w:id="1387009480" w:edGrp="everyone"/>
          <w:permStart w:id="762538582" w:edGrp="everyone"/>
          <w:permStart w:id="1015894416" w:edGrp="everyone"/>
          <w:permStart w:id="2029140948" w:edGrp="everyone"/>
          <w:permStart w:id="1083389676" w:edGrp="everyone"/>
          <w:permStart w:id="1036130209" w:edGrp="everyone"/>
          <w:permStart w:id="1473543385" w:edGrp="everyone"/>
          <w:permStart w:id="928986233" w:edGrp="everyone"/>
          <w:permStart w:id="1158706251" w:edGrp="everyone"/>
          <w:permStart w:id="274278816" w:edGrp="everyone"/>
          <w:permStart w:id="793858094" w:edGrp="everyone"/>
          <w:permStart w:id="1581150964" w:edGrp="everyone"/>
          <w:permStart w:id="97203346" w:edGrp="everyone"/>
          <w:permStart w:id="1839296165" w:edGrp="everyone"/>
          <w:permStart w:id="682101877" w:edGrp="everyone"/>
          <w:permStart w:id="429025450" w:edGrp="everyone"/>
          <w:permStart w:id="1907372127" w:edGrp="everyone"/>
          <w:permStart w:id="450378419" w:edGrp="everyone"/>
          <w:permStart w:id="498664691" w:edGrp="everyone"/>
          <w:permStart w:id="655125371" w:edGrp="everyone"/>
          <w:permStart w:id="1039872628" w:edGrp="everyone"/>
          <w:permStart w:id="1167135002" w:edGrp="everyone"/>
          <w:permStart w:id="1882196614" w:edGrp="everyone"/>
          <w:permStart w:id="374685316" w:edGrp="everyone"/>
          <w:permStart w:id="1698783844" w:edGrp="everyone"/>
          <w:permStart w:id="1943358458" w:edGrp="everyone"/>
          <w:permStart w:id="908201325" w:edGrp="everyone"/>
          <w:permStart w:id="1893954980" w:edGrp="everyone"/>
          <w:permStart w:id="626163507" w:edGrp="everyone"/>
          <w:permStart w:id="1911844407" w:edGrp="everyone"/>
          <w:permStart w:id="366174758" w:edGrp="everyone"/>
          <w:permStart w:id="1218670164" w:edGrp="everyone"/>
          <w:permStart w:id="1524650201" w:edGrp="everyone"/>
          <w:permStart w:id="1879441667" w:edGrp="everyone"/>
          <w:permStart w:id="1000101100" w:edGrp="everyone"/>
          <w:permStart w:id="1167459362" w:edGrp="everyone"/>
          <w:permStart w:id="231425145" w:edGrp="everyone"/>
          <w:permStart w:id="205805427" w:edGrp="everyone"/>
          <w:permStart w:id="967060834" w:edGrp="everyone"/>
          <w:permStart w:id="1377567699" w:edGrp="everyone"/>
          <w:permStart w:id="970604132" w:edGrp="everyone"/>
          <w:permStart w:id="1796805695" w:edGrp="everyone"/>
          <w:permStart w:id="1465743426" w:edGrp="everyone"/>
          <w:permStart w:id="1844923529" w:edGrp="everyone"/>
          <w:permStart w:id="1187536970" w:edGrp="everyone"/>
          <w:permStart w:id="1787312113" w:edGrp="everyone"/>
          <w:permStart w:id="1283731514" w:edGrp="everyone"/>
          <w:permStart w:id="1669676068" w:edGrp="everyone"/>
          <w:permStart w:id="62600552" w:edGrp="everyone"/>
          <w:permStart w:id="811353627" w:edGrp="everyone"/>
          <w:permStart w:id="1925739083" w:edGrp="everyone"/>
          <w:permStart w:id="91702032" w:edGrp="everyone"/>
          <w:permStart w:id="1063870108" w:edGrp="everyone"/>
          <w:permStart w:id="794123244" w:edGrp="everyone"/>
          <w:permStart w:id="86115931" w:edGrp="everyone"/>
          <w:permStart w:id="767494685" w:edGrp="everyone"/>
          <w:permStart w:id="690827274" w:edGrp="everyone"/>
          <w:permStart w:id="1499357205" w:edGrp="everyone"/>
          <w:permStart w:id="904210909" w:edGrp="everyone"/>
          <w:permStart w:id="1057183507" w:edGrp="everyone"/>
          <w:permStart w:id="631645830" w:edGrp="everyone"/>
          <w:permStart w:id="1367017660" w:edGrp="everyone"/>
          <w:permStart w:id="1727928113" w:edGrp="everyone"/>
          <w:permStart w:id="200565259" w:edGrp="everyone"/>
          <w:permStart w:id="2086679745" w:edGrp="everyone"/>
          <w:permStart w:id="1708601903" w:edGrp="everyone"/>
          <w:permStart w:id="285623190" w:edGrp="everyone"/>
          <w:permStart w:id="1834176553" w:edGrp="everyone"/>
          <w:permStart w:id="111633481" w:edGrp="everyone"/>
          <w:permStart w:id="303658779" w:edGrp="everyone"/>
          <w:permStart w:id="1534919935" w:edGrp="everyone"/>
          <w:permStart w:id="1202261764" w:edGrp="everyone"/>
          <w:permStart w:id="253780191" w:edGrp="everyone"/>
          <w:permStart w:id="729285055" w:edGrp="everyone"/>
          <w:permStart w:id="104094245" w:edGrp="everyone"/>
          <w:permStart w:id="2036079476" w:edGrp="everyone"/>
          <w:permStart w:id="436541308" w:edGrp="everyone"/>
          <w:permStart w:id="263153010" w:edGrp="everyone"/>
          <w:permStart w:id="888753955" w:edGrp="everyone"/>
          <w:permStart w:id="581794127" w:edGrp="everyone"/>
          <w:permStart w:id="1814302366" w:edGrp="everyone"/>
          <w:permStart w:id="1569748908" w:edGrp="everyone"/>
          <w:permStart w:id="340859038" w:edGrp="everyone"/>
          <w:permStart w:id="1876696164" w:edGrp="everyone"/>
          <w:permStart w:id="1572021165" w:edGrp="everyone"/>
          <w:permStart w:id="584281339" w:edGrp="everyone"/>
          <w:permStart w:id="280701941" w:edGrp="everyone"/>
          <w:permStart w:id="870021609" w:edGrp="everyone"/>
          <w:permStart w:id="1407585339" w:edGrp="everyone"/>
          <w:permStart w:id="1171746841" w:edGrp="everyone"/>
          <w:permStart w:id="701107231" w:edGrp="everyone"/>
          <w:permStart w:id="1501455865" w:edGrp="everyone"/>
          <w:permStart w:id="1749290587" w:edGrp="everyone"/>
          <w:permStart w:id="1676104778" w:edGrp="everyone"/>
          <w:permStart w:id="1666669352" w:edGrp="everyone"/>
          <w:permStart w:id="409025750" w:edGrp="everyone"/>
          <w:permStart w:id="575044713" w:edGrp="everyone"/>
          <w:permStart w:id="239080856" w:edGrp="everyone"/>
          <w:permStart w:id="1361273117" w:edGrp="everyone"/>
          <w:permStart w:id="694904926" w:edGrp="everyone"/>
          <w:permStart w:id="1034688891" w:edGrp="everyone"/>
          <w:permStart w:id="1813660462" w:edGrp="everyone"/>
          <w:permStart w:id="1658090963" w:edGrp="everyone"/>
          <w:permStart w:id="1986407903" w:edGrp="everyone"/>
          <w:permStart w:id="1564606949" w:edGrp="everyone"/>
          <w:permStart w:id="265713255" w:edGrp="everyone"/>
          <w:permStart w:id="1889879984" w:edGrp="everyone"/>
          <w:permStart w:id="162082642" w:edGrp="everyone"/>
          <w:permStart w:id="945311073" w:edGrp="everyone"/>
          <w:permStart w:id="693196863" w:edGrp="everyone"/>
          <w:permStart w:id="2116112218" w:edGrp="everyone"/>
          <w:permStart w:id="1718486215" w:edGrp="everyone"/>
          <w:permStart w:id="853367588" w:edGrp="everyone"/>
          <w:permStart w:id="250169118" w:edGrp="everyone"/>
          <w:permStart w:id="1746151475" w:edGrp="everyone"/>
          <w:permStart w:id="484978554" w:edGrp="everyone"/>
          <w:sdt>
            <w:sdtPr>
              <w:alias w:val="Номер в плане закупок"/>
              <w:tag w:val="Номер в плане закупок"/>
              <w:id w:val="-23023355"/>
              <w:placeholder>
                <w:docPart w:val="5474AAFFE7144028AC4F43C754C84A59"/>
              </w:placeholder>
              <w15:color w:val="FFFF00"/>
            </w:sdtPr>
            <w:sdtContent>
              <w:r w:rsidR="00BD451C">
                <w:t>«762</w:t>
              </w:r>
              <w:r w:rsidR="00BD451C">
                <w:rPr>
                  <w:noProof/>
                </w:rPr>
                <w:t>»</w:t>
              </w:r>
            </w:sdtContent>
          </w:sdt>
          <w:permEnd w:id="1228501978"/>
          <w:permEnd w:id="593717192"/>
          <w:permEnd w:id="1536186419"/>
          <w:permEnd w:id="447820980"/>
          <w:permEnd w:id="1128626212"/>
          <w:permEnd w:id="958496297"/>
          <w:permEnd w:id="1364022776"/>
          <w:permEnd w:id="1880304304"/>
          <w:permEnd w:id="1136283467"/>
          <w:permEnd w:id="631532234"/>
          <w:permEnd w:id="824719271"/>
          <w:permEnd w:id="916524981"/>
          <w:permEnd w:id="805404027"/>
          <w:permEnd w:id="1279020328"/>
          <w:permEnd w:id="986410596"/>
          <w:permEnd w:id="787170856"/>
          <w:permEnd w:id="1245322977"/>
          <w:permEnd w:id="849890817"/>
          <w:permEnd w:id="1820140662"/>
          <w:permEnd w:id="700201618"/>
          <w:permEnd w:id="2136624366"/>
          <w:permEnd w:id="777781865"/>
          <w:permEnd w:id="1531462488"/>
          <w:permEnd w:id="258618361"/>
          <w:permEnd w:id="86247951"/>
          <w:permEnd w:id="85940199"/>
          <w:permEnd w:id="856630648"/>
          <w:permEnd w:id="1903366747"/>
          <w:permEnd w:id="513282813"/>
          <w:permEnd w:id="1975940863"/>
          <w:permEnd w:id="1688010930"/>
          <w:permEnd w:id="230372085"/>
          <w:permEnd w:id="1954445506"/>
          <w:permEnd w:id="1339315440"/>
          <w:permEnd w:id="1022840144"/>
          <w:permEnd w:id="2126586458"/>
          <w:permEnd w:id="1387009480"/>
          <w:permEnd w:id="762538582"/>
          <w:permEnd w:id="1015894416"/>
          <w:permEnd w:id="2029140948"/>
          <w:permEnd w:id="1083389676"/>
          <w:permEnd w:id="1036130209"/>
          <w:permEnd w:id="1473543385"/>
          <w:permEnd w:id="928986233"/>
          <w:permEnd w:id="1158706251"/>
          <w:permEnd w:id="274278816"/>
          <w:permEnd w:id="793858094"/>
          <w:permEnd w:id="1581150964"/>
          <w:permEnd w:id="97203346"/>
          <w:permEnd w:id="1839296165"/>
          <w:permEnd w:id="682101877"/>
          <w:permEnd w:id="429025450"/>
          <w:permEnd w:id="1907372127"/>
          <w:permEnd w:id="450378419"/>
          <w:permEnd w:id="498664691"/>
          <w:permEnd w:id="655125371"/>
          <w:permEnd w:id="1039872628"/>
          <w:permEnd w:id="1167135002"/>
          <w:permEnd w:id="1882196614"/>
          <w:permEnd w:id="374685316"/>
          <w:permEnd w:id="1698783844"/>
          <w:permEnd w:id="1943358458"/>
          <w:permEnd w:id="908201325"/>
          <w:permEnd w:id="1893954980"/>
          <w:permEnd w:id="626163507"/>
          <w:permEnd w:id="1911844407"/>
          <w:permEnd w:id="366174758"/>
          <w:permEnd w:id="1218670164"/>
          <w:permEnd w:id="1524650201"/>
          <w:permEnd w:id="1879441667"/>
          <w:permEnd w:id="1000101100"/>
          <w:permEnd w:id="1167459362"/>
          <w:permEnd w:id="231425145"/>
          <w:permEnd w:id="205805427"/>
          <w:permEnd w:id="967060834"/>
          <w:permEnd w:id="1377567699"/>
          <w:permEnd w:id="970604132"/>
          <w:permEnd w:id="1796805695"/>
          <w:permEnd w:id="1465743426"/>
          <w:permEnd w:id="1844923529"/>
          <w:permEnd w:id="1187536970"/>
          <w:permEnd w:id="1787312113"/>
          <w:permEnd w:id="1283731514"/>
          <w:permEnd w:id="1669676068"/>
          <w:permEnd w:id="62600552"/>
          <w:permEnd w:id="811353627"/>
          <w:permEnd w:id="1925739083"/>
          <w:permEnd w:id="91702032"/>
          <w:permEnd w:id="1063870108"/>
          <w:permEnd w:id="794123244"/>
          <w:permEnd w:id="86115931"/>
          <w:permEnd w:id="767494685"/>
          <w:permEnd w:id="690827274"/>
          <w:permEnd w:id="1499357205"/>
          <w:permEnd w:id="904210909"/>
          <w:permEnd w:id="1057183507"/>
          <w:permEnd w:id="631645830"/>
          <w:permEnd w:id="1367017660"/>
          <w:permEnd w:id="1727928113"/>
          <w:permEnd w:id="200565259"/>
          <w:permEnd w:id="2086679745"/>
          <w:permEnd w:id="1708601903"/>
          <w:permEnd w:id="285623190"/>
          <w:permEnd w:id="1834176553"/>
          <w:permEnd w:id="111633481"/>
          <w:permEnd w:id="303658779"/>
          <w:permEnd w:id="1534919935"/>
          <w:permEnd w:id="1202261764"/>
          <w:permEnd w:id="253780191"/>
          <w:permEnd w:id="729285055"/>
          <w:permEnd w:id="104094245"/>
          <w:permEnd w:id="2036079476"/>
          <w:permEnd w:id="436541308"/>
          <w:permEnd w:id="263153010"/>
          <w:permEnd w:id="888753955"/>
          <w:permEnd w:id="581794127"/>
          <w:permEnd w:id="1814302366"/>
          <w:permEnd w:id="1569748908"/>
          <w:permEnd w:id="340859038"/>
          <w:permEnd w:id="1876696164"/>
          <w:permEnd w:id="1572021165"/>
          <w:permEnd w:id="584281339"/>
          <w:permEnd w:id="280701941"/>
          <w:permEnd w:id="870021609"/>
          <w:permEnd w:id="1407585339"/>
          <w:permEnd w:id="1171746841"/>
          <w:permEnd w:id="701107231"/>
          <w:permEnd w:id="1501455865"/>
          <w:permEnd w:id="1749290587"/>
          <w:permEnd w:id="1676104778"/>
          <w:permEnd w:id="1666669352"/>
          <w:permEnd w:id="409025750"/>
          <w:permEnd w:id="575044713"/>
          <w:permEnd w:id="239080856"/>
          <w:permEnd w:id="1361273117"/>
          <w:permEnd w:id="694904926"/>
          <w:permEnd w:id="1034688891"/>
          <w:permEnd w:id="1813660462"/>
          <w:permEnd w:id="1658090963"/>
          <w:permEnd w:id="1986407903"/>
          <w:permEnd w:id="1564606949"/>
          <w:permEnd w:id="265713255"/>
          <w:permEnd w:id="1889879984"/>
          <w:permEnd w:id="162082642"/>
          <w:permEnd w:id="945311073"/>
          <w:permEnd w:id="693196863"/>
          <w:permEnd w:id="2116112218"/>
          <w:permEnd w:id="1718486215"/>
          <w:permEnd w:id="853367588"/>
          <w:permEnd w:id="250169118"/>
          <w:permEnd w:id="1746151475"/>
          <w:permEnd w:id="484978554"/>
        </w:fldSimple>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63193876" w:rsidR="00DD77B3" w:rsidRDefault="00DC674A" w:rsidP="00793545">
        <w:pPr>
          <w:pStyle w:val="aff1"/>
          <w:tabs>
            <w:tab w:val="clear" w:pos="4677"/>
            <w:tab w:val="clear" w:pos="9355"/>
          </w:tabs>
          <w:ind w:right="140"/>
          <w:jc w:val="right"/>
        </w:pPr>
        <w:fldSimple w:instr=" REF  НомерВПланеЗакупки  \* MERGEFORMAT ">
          <w:permStart w:id="1781300852" w:edGrp="everyone"/>
          <w:permStart w:id="563824721" w:edGrp="everyone"/>
          <w:permStart w:id="112474088" w:edGrp="everyone"/>
          <w:permStart w:id="1347895038" w:edGrp="everyone"/>
          <w:permStart w:id="1917220611" w:edGrp="everyone"/>
          <w:permStart w:id="242103372" w:edGrp="everyone"/>
          <w:permStart w:id="829314137" w:edGrp="everyone"/>
          <w:permStart w:id="456135801" w:edGrp="everyone"/>
          <w:permStart w:id="1823355639" w:edGrp="everyone"/>
          <w:permStart w:id="1738088348" w:edGrp="everyone"/>
          <w:permStart w:id="1513038551" w:edGrp="everyone"/>
          <w:permStart w:id="867369147" w:edGrp="everyone"/>
          <w:permStart w:id="517871754" w:edGrp="everyone"/>
          <w:permStart w:id="2012697491" w:edGrp="everyone"/>
          <w:permStart w:id="840894635" w:edGrp="everyone"/>
          <w:permStart w:id="1555697286" w:edGrp="everyone"/>
          <w:permStart w:id="243013036" w:edGrp="everyone"/>
          <w:permStart w:id="2064737840" w:edGrp="everyone"/>
          <w:permStart w:id="917701899" w:edGrp="everyone"/>
          <w:permStart w:id="400173615" w:edGrp="everyone"/>
          <w:permStart w:id="211894693" w:edGrp="everyone"/>
          <w:permStart w:id="786703943" w:edGrp="everyone"/>
          <w:permStart w:id="1760502585" w:edGrp="everyone"/>
          <w:permStart w:id="832796073" w:edGrp="everyone"/>
          <w:permStart w:id="1255371495" w:edGrp="everyone"/>
          <w:permStart w:id="1886994402" w:edGrp="everyone"/>
          <w:permStart w:id="1905141681" w:edGrp="everyone"/>
          <w:permStart w:id="896800860" w:edGrp="everyone"/>
          <w:permStart w:id="491478856" w:edGrp="everyone"/>
          <w:permStart w:id="530318713" w:edGrp="everyone"/>
          <w:permStart w:id="1774672797" w:edGrp="everyone"/>
          <w:permStart w:id="122180746" w:edGrp="everyone"/>
          <w:permStart w:id="1528133181" w:edGrp="everyone"/>
          <w:permStart w:id="1496189410" w:edGrp="everyone"/>
          <w:permStart w:id="1490224963" w:edGrp="everyone"/>
          <w:permStart w:id="952786150" w:edGrp="everyone"/>
          <w:permStart w:id="1623282395" w:edGrp="everyone"/>
          <w:permStart w:id="1383212015" w:edGrp="everyone"/>
          <w:permStart w:id="1072509102" w:edGrp="everyone"/>
          <w:permStart w:id="1011427548" w:edGrp="everyone"/>
          <w:permStart w:id="1117390729" w:edGrp="everyone"/>
          <w:permStart w:id="346243873" w:edGrp="everyone"/>
          <w:permStart w:id="782592438" w:edGrp="everyone"/>
          <w:permStart w:id="675428996" w:edGrp="everyone"/>
          <w:permStart w:id="134159861" w:edGrp="everyone"/>
          <w:permStart w:id="1484025805" w:edGrp="everyone"/>
          <w:permStart w:id="1811294176" w:edGrp="everyone"/>
          <w:permStart w:id="1063877101" w:edGrp="everyone"/>
          <w:permStart w:id="705847183" w:edGrp="everyone"/>
          <w:permStart w:id="999633090" w:edGrp="everyone"/>
          <w:permStart w:id="1340281181" w:edGrp="everyone"/>
          <w:permStart w:id="565672788" w:edGrp="everyone"/>
          <w:permStart w:id="1278547724" w:edGrp="everyone"/>
          <w:permStart w:id="1469866005" w:edGrp="everyone"/>
          <w:permStart w:id="835926377" w:edGrp="everyone"/>
          <w:permStart w:id="923807791" w:edGrp="everyone"/>
          <w:permStart w:id="953290867" w:edGrp="everyone"/>
          <w:permStart w:id="1519787395" w:edGrp="everyone"/>
          <w:permStart w:id="94205689" w:edGrp="everyone"/>
          <w:permStart w:id="539694231" w:edGrp="everyone"/>
          <w:permStart w:id="1905347414" w:edGrp="everyone"/>
          <w:permStart w:id="212212290" w:edGrp="everyone"/>
          <w:permStart w:id="1084845868" w:edGrp="everyone"/>
          <w:permStart w:id="174147982" w:edGrp="everyone"/>
          <w:permStart w:id="1797281109" w:edGrp="everyone"/>
          <w:permStart w:id="674328017" w:edGrp="everyone"/>
          <w:permStart w:id="599990541" w:edGrp="everyone"/>
          <w:permStart w:id="2141665813" w:edGrp="everyone"/>
          <w:permStart w:id="397282124" w:edGrp="everyone"/>
          <w:permStart w:id="1077881890" w:edGrp="everyone"/>
          <w:permStart w:id="867068278" w:edGrp="everyone"/>
          <w:permStart w:id="1345805917" w:edGrp="everyone"/>
          <w:permStart w:id="1883308568" w:edGrp="everyone"/>
          <w:permStart w:id="2028947346" w:edGrp="everyone"/>
          <w:permStart w:id="1485393156" w:edGrp="everyone"/>
          <w:permStart w:id="717638498" w:edGrp="everyone"/>
          <w:permStart w:id="497694210" w:edGrp="everyone"/>
          <w:permStart w:id="214641616" w:edGrp="everyone"/>
          <w:permStart w:id="761687451" w:edGrp="everyone"/>
          <w:permStart w:id="1569545384" w:edGrp="everyone"/>
          <w:permStart w:id="2112764497" w:edGrp="everyone"/>
          <w:permStart w:id="738683161" w:edGrp="everyone"/>
          <w:permStart w:id="756043361" w:edGrp="everyone"/>
          <w:permStart w:id="2006675943" w:edGrp="everyone"/>
          <w:permStart w:id="1274824987" w:edGrp="everyone"/>
          <w:permStart w:id="354240790" w:edGrp="everyone"/>
          <w:permStart w:id="54605440" w:edGrp="everyone"/>
          <w:permStart w:id="535169178" w:edGrp="everyone"/>
          <w:permStart w:id="5467129" w:edGrp="everyone"/>
          <w:permStart w:id="77272591" w:edGrp="everyone"/>
          <w:permStart w:id="1675782523" w:edGrp="everyone"/>
          <w:permStart w:id="993860610" w:edGrp="everyone"/>
          <w:permStart w:id="1238320324" w:edGrp="everyone"/>
          <w:permStart w:id="1179402522" w:edGrp="everyone"/>
          <w:permStart w:id="1344676744" w:edGrp="everyone"/>
          <w:permStart w:id="581108689" w:edGrp="everyone"/>
          <w:permStart w:id="1990818670" w:edGrp="everyone"/>
          <w:permStart w:id="508432885" w:edGrp="everyone"/>
          <w:permStart w:id="629234781" w:edGrp="everyone"/>
          <w:permStart w:id="1902186596" w:edGrp="everyone"/>
          <w:permStart w:id="228811469" w:edGrp="everyone"/>
          <w:permStart w:id="326918160" w:edGrp="everyone"/>
          <w:permStart w:id="1596273269" w:edGrp="everyone"/>
          <w:permStart w:id="1393707301" w:edGrp="everyone"/>
          <w:permStart w:id="926093337" w:edGrp="everyone"/>
          <w:permStart w:id="148725419" w:edGrp="everyone"/>
          <w:permStart w:id="1643328460" w:edGrp="everyone"/>
          <w:permStart w:id="1734375174" w:edGrp="everyone"/>
          <w:permStart w:id="703276815" w:edGrp="everyone"/>
          <w:permStart w:id="732187710" w:edGrp="everyone"/>
          <w:permStart w:id="1552972370" w:edGrp="everyone"/>
          <w:permStart w:id="80828144" w:edGrp="everyone"/>
          <w:permStart w:id="998995893" w:edGrp="everyone"/>
          <w:permStart w:id="199363324" w:edGrp="everyone"/>
          <w:permStart w:id="65503013" w:edGrp="everyone"/>
          <w:permStart w:id="890132420" w:edGrp="everyone"/>
          <w:permStart w:id="529140730" w:edGrp="everyone"/>
          <w:permStart w:id="1075910658" w:edGrp="everyone"/>
          <w:permStart w:id="682910433" w:edGrp="everyone"/>
          <w:permStart w:id="282997890" w:edGrp="everyone"/>
          <w:permStart w:id="1293105377" w:edGrp="everyone"/>
          <w:permStart w:id="1572150319" w:edGrp="everyone"/>
          <w:permStart w:id="1548365138" w:edGrp="everyone"/>
          <w:permStart w:id="1185958064" w:edGrp="everyone"/>
          <w:permStart w:id="1716724240" w:edGrp="everyone"/>
          <w:permStart w:id="1544304902" w:edGrp="everyone"/>
          <w:permStart w:id="1222080508" w:edGrp="everyone"/>
          <w:permStart w:id="61609898" w:edGrp="everyone"/>
          <w:permStart w:id="120068931" w:edGrp="everyone"/>
          <w:permStart w:id="640239584" w:edGrp="everyone"/>
          <w:permStart w:id="1731213765" w:edGrp="everyone"/>
          <w:permStart w:id="936932874" w:edGrp="everyone"/>
          <w:permStart w:id="777000795" w:edGrp="everyone"/>
          <w:permStart w:id="912555364" w:edGrp="everyone"/>
          <w:permStart w:id="744252376" w:edGrp="everyone"/>
          <w:permStart w:id="77167504" w:edGrp="everyone"/>
          <w:permStart w:id="1233914531" w:edGrp="everyone"/>
          <w:permStart w:id="1358189802" w:edGrp="everyone"/>
          <w:permStart w:id="1242593339" w:edGrp="everyone"/>
          <w:permStart w:id="1055588523" w:edGrp="everyone"/>
          <w:permStart w:id="111805086" w:edGrp="everyone"/>
          <w:permStart w:id="363424204" w:edGrp="everyone"/>
          <w:permStart w:id="662314516" w:edGrp="everyone"/>
          <w:permStart w:id="1779769962" w:edGrp="everyone"/>
          <w:permStart w:id="267322314" w:edGrp="everyone"/>
          <w:permStart w:id="1227189527" w:edGrp="everyone"/>
          <w:permStart w:id="168445065" w:edGrp="everyone"/>
          <w:permStart w:id="1234264375" w:edGrp="everyone"/>
          <w:permStart w:id="12850597" w:edGrp="everyone"/>
          <w:permStart w:id="1681942397" w:edGrp="everyone"/>
          <w:permStart w:id="1898391240" w:edGrp="everyone"/>
          <w:permStart w:id="1175395314" w:edGrp="everyone"/>
          <w:sdt>
            <w:sdtPr>
              <w:alias w:val="Номер в плане закупок"/>
              <w:tag w:val="Номер в плане закупок"/>
              <w:id w:val="-403609426"/>
              <w:placeholder>
                <w:docPart w:val="3D215C5935214967898F44A78A4579D7"/>
              </w:placeholder>
              <w15:color w:val="FFFF00"/>
            </w:sdtPr>
            <w:sdtContent>
              <w:r w:rsidR="00BD451C">
                <w:t>«762»</w:t>
              </w:r>
            </w:sdtContent>
          </w:sdt>
          <w:permEnd w:id="1781300852"/>
          <w:permEnd w:id="563824721"/>
          <w:permEnd w:id="112474088"/>
          <w:permEnd w:id="1347895038"/>
          <w:permEnd w:id="1917220611"/>
          <w:permEnd w:id="242103372"/>
          <w:permEnd w:id="829314137"/>
          <w:permEnd w:id="456135801"/>
          <w:permEnd w:id="1823355639"/>
          <w:permEnd w:id="1738088348"/>
          <w:permEnd w:id="1513038551"/>
          <w:permEnd w:id="867369147"/>
          <w:permEnd w:id="517871754"/>
          <w:permEnd w:id="2012697491"/>
          <w:permEnd w:id="840894635"/>
          <w:permEnd w:id="1555697286"/>
          <w:permEnd w:id="243013036"/>
          <w:permEnd w:id="2064737840"/>
          <w:permEnd w:id="917701899"/>
          <w:permEnd w:id="400173615"/>
          <w:permEnd w:id="211894693"/>
          <w:permEnd w:id="786703943"/>
          <w:permEnd w:id="1760502585"/>
          <w:permEnd w:id="832796073"/>
          <w:permEnd w:id="1255371495"/>
          <w:permEnd w:id="1886994402"/>
          <w:permEnd w:id="1905141681"/>
          <w:permEnd w:id="896800860"/>
          <w:permEnd w:id="491478856"/>
          <w:permEnd w:id="530318713"/>
          <w:permEnd w:id="1774672797"/>
          <w:permEnd w:id="122180746"/>
          <w:permEnd w:id="1528133181"/>
          <w:permEnd w:id="1496189410"/>
          <w:permEnd w:id="1490224963"/>
          <w:permEnd w:id="952786150"/>
          <w:permEnd w:id="1623282395"/>
          <w:permEnd w:id="1383212015"/>
          <w:permEnd w:id="1072509102"/>
          <w:permEnd w:id="1011427548"/>
          <w:permEnd w:id="1117390729"/>
          <w:permEnd w:id="346243873"/>
          <w:permEnd w:id="782592438"/>
          <w:permEnd w:id="675428996"/>
          <w:permEnd w:id="134159861"/>
          <w:permEnd w:id="1484025805"/>
          <w:permEnd w:id="1811294176"/>
          <w:permEnd w:id="1063877101"/>
          <w:permEnd w:id="705847183"/>
          <w:permEnd w:id="999633090"/>
          <w:permEnd w:id="1340281181"/>
          <w:permEnd w:id="565672788"/>
          <w:permEnd w:id="1278547724"/>
          <w:permEnd w:id="1469866005"/>
          <w:permEnd w:id="835926377"/>
          <w:permEnd w:id="923807791"/>
          <w:permEnd w:id="953290867"/>
          <w:permEnd w:id="1519787395"/>
          <w:permEnd w:id="94205689"/>
          <w:permEnd w:id="539694231"/>
          <w:permEnd w:id="1905347414"/>
          <w:permEnd w:id="212212290"/>
          <w:permEnd w:id="1084845868"/>
          <w:permEnd w:id="174147982"/>
          <w:permEnd w:id="1797281109"/>
          <w:permEnd w:id="674328017"/>
          <w:permEnd w:id="599990541"/>
          <w:permEnd w:id="2141665813"/>
          <w:permEnd w:id="397282124"/>
          <w:permEnd w:id="1077881890"/>
          <w:permEnd w:id="867068278"/>
          <w:permEnd w:id="1345805917"/>
          <w:permEnd w:id="1883308568"/>
          <w:permEnd w:id="2028947346"/>
          <w:permEnd w:id="1485393156"/>
          <w:permEnd w:id="717638498"/>
          <w:permEnd w:id="497694210"/>
          <w:permEnd w:id="214641616"/>
          <w:permEnd w:id="761687451"/>
          <w:permEnd w:id="1569545384"/>
          <w:permEnd w:id="2112764497"/>
          <w:permEnd w:id="738683161"/>
          <w:permEnd w:id="756043361"/>
          <w:permEnd w:id="2006675943"/>
          <w:permEnd w:id="1274824987"/>
          <w:permEnd w:id="354240790"/>
          <w:permEnd w:id="54605440"/>
          <w:permEnd w:id="535169178"/>
          <w:permEnd w:id="5467129"/>
          <w:permEnd w:id="77272591"/>
          <w:permEnd w:id="1675782523"/>
          <w:permEnd w:id="993860610"/>
          <w:permEnd w:id="1238320324"/>
          <w:permEnd w:id="1179402522"/>
          <w:permEnd w:id="1344676744"/>
          <w:permEnd w:id="581108689"/>
          <w:permEnd w:id="1990818670"/>
          <w:permEnd w:id="508432885"/>
          <w:permEnd w:id="629234781"/>
          <w:permEnd w:id="1902186596"/>
          <w:permEnd w:id="228811469"/>
          <w:permEnd w:id="326918160"/>
          <w:permEnd w:id="1596273269"/>
          <w:permEnd w:id="1393707301"/>
          <w:permEnd w:id="926093337"/>
          <w:permEnd w:id="148725419"/>
          <w:permEnd w:id="1643328460"/>
          <w:permEnd w:id="1734375174"/>
          <w:permEnd w:id="703276815"/>
          <w:permEnd w:id="732187710"/>
          <w:permEnd w:id="1552972370"/>
          <w:permEnd w:id="80828144"/>
          <w:permEnd w:id="998995893"/>
          <w:permEnd w:id="199363324"/>
          <w:permEnd w:id="65503013"/>
          <w:permEnd w:id="890132420"/>
          <w:permEnd w:id="529140730"/>
          <w:permEnd w:id="1075910658"/>
          <w:permEnd w:id="682910433"/>
          <w:permEnd w:id="282997890"/>
          <w:permEnd w:id="1293105377"/>
          <w:permEnd w:id="1572150319"/>
          <w:permEnd w:id="1548365138"/>
          <w:permEnd w:id="1185958064"/>
          <w:permEnd w:id="1716724240"/>
          <w:permEnd w:id="1544304902"/>
          <w:permEnd w:id="1222080508"/>
          <w:permEnd w:id="61609898"/>
          <w:permEnd w:id="120068931"/>
          <w:permEnd w:id="640239584"/>
          <w:permEnd w:id="1731213765"/>
          <w:permEnd w:id="936932874"/>
          <w:permEnd w:id="777000795"/>
          <w:permEnd w:id="912555364"/>
          <w:permEnd w:id="744252376"/>
          <w:permEnd w:id="77167504"/>
          <w:permEnd w:id="1233914531"/>
          <w:permEnd w:id="1358189802"/>
          <w:permEnd w:id="1242593339"/>
          <w:permEnd w:id="1055588523"/>
          <w:permEnd w:id="111805086"/>
          <w:permEnd w:id="363424204"/>
          <w:permEnd w:id="662314516"/>
          <w:permEnd w:id="1779769962"/>
          <w:permEnd w:id="267322314"/>
          <w:permEnd w:id="1227189527"/>
          <w:permEnd w:id="168445065"/>
          <w:permEnd w:id="1234264375"/>
          <w:permEnd w:id="12850597"/>
          <w:permEnd w:id="1681942397"/>
          <w:permEnd w:id="1898391240"/>
          <w:permEnd w:id="1175395314"/>
        </w:fldSimple>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CA5BFF" w14:textId="77777777" w:rsidR="008C69A7" w:rsidRDefault="008C69A7" w:rsidP="00D225C0">
      <w:r>
        <w:separator/>
      </w:r>
    </w:p>
    <w:p w14:paraId="33380733" w14:textId="77777777" w:rsidR="008C69A7" w:rsidRDefault="008C69A7"/>
  </w:footnote>
  <w:footnote w:type="continuationSeparator" w:id="0">
    <w:p w14:paraId="490A5116" w14:textId="77777777" w:rsidR="008C69A7" w:rsidRDefault="008C69A7" w:rsidP="00D225C0">
      <w:r>
        <w:continuationSeparator/>
      </w:r>
    </w:p>
    <w:p w14:paraId="2BD5A74A" w14:textId="77777777" w:rsidR="008C69A7" w:rsidRDefault="008C69A7"/>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5A784096"/>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AD1"/>
    <w:rsid w:val="001F6C20"/>
    <w:rsid w:val="001F6C2C"/>
    <w:rsid w:val="001F734F"/>
    <w:rsid w:val="00200EBB"/>
    <w:rsid w:val="002011D4"/>
    <w:rsid w:val="002012F7"/>
    <w:rsid w:val="00201583"/>
    <w:rsid w:val="00201660"/>
    <w:rsid w:val="00201ABC"/>
    <w:rsid w:val="00201CCA"/>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A5"/>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50C"/>
    <w:rsid w:val="00587A97"/>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47E4"/>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2E"/>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41D"/>
    <w:rsid w:val="00797489"/>
    <w:rsid w:val="00797C04"/>
    <w:rsid w:val="007A011B"/>
    <w:rsid w:val="007A0499"/>
    <w:rsid w:val="007A0D08"/>
    <w:rsid w:val="007A24B7"/>
    <w:rsid w:val="007A26A6"/>
    <w:rsid w:val="007A2724"/>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69A7"/>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3A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9C"/>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267"/>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51C"/>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9BE"/>
    <w:rsid w:val="00BF2E14"/>
    <w:rsid w:val="00BF2FF0"/>
    <w:rsid w:val="00BF314E"/>
    <w:rsid w:val="00BF38E5"/>
    <w:rsid w:val="00BF3DD4"/>
    <w:rsid w:val="00BF4104"/>
    <w:rsid w:val="00BF4CE6"/>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969"/>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47"/>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74A"/>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974220328">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427879C7BB1B44CDB39603D2BFA930C9"/>
        <w:category>
          <w:name w:val="Общие"/>
          <w:gallery w:val="placeholder"/>
        </w:category>
        <w:types>
          <w:type w:val="bbPlcHdr"/>
        </w:types>
        <w:behaviors>
          <w:behavior w:val="content"/>
        </w:behaviors>
        <w:guid w:val="{FBA78C31-BA2A-497C-9107-AD2420F03334}"/>
      </w:docPartPr>
      <w:docPartBody>
        <w:p w:rsidR="00383AAB" w:rsidRDefault="00084C3A">
          <w:pPr>
            <w:pStyle w:val="427879C7BB1B44CDB39603D2BFA930C9"/>
          </w:pPr>
          <w:r>
            <w:rPr>
              <w:rStyle w:val="a3"/>
            </w:rPr>
            <w:t>Место для ввода текста.</w:t>
          </w:r>
        </w:p>
      </w:docPartBody>
    </w:docPart>
    <w:docPart>
      <w:docPartPr>
        <w:name w:val="EE8C15A5E1B24303A565787181781B78"/>
        <w:category>
          <w:name w:val="Общие"/>
          <w:gallery w:val="placeholder"/>
        </w:category>
        <w:types>
          <w:type w:val="bbPlcHdr"/>
        </w:types>
        <w:behaviors>
          <w:behavior w:val="content"/>
        </w:behaviors>
        <w:guid w:val="{A10EEF69-3468-4340-A921-BC6F951504F4}"/>
      </w:docPartPr>
      <w:docPartBody>
        <w:p w:rsidR="00383AAB" w:rsidRDefault="00084C3A">
          <w:pPr>
            <w:pStyle w:val="EE8C15A5E1B24303A565787181781B78"/>
          </w:pPr>
          <w:r w:rsidRPr="00853F0C">
            <w:rPr>
              <w:rStyle w:val="a3"/>
            </w:rPr>
            <w:t>Место для ввода текста.</w:t>
          </w:r>
        </w:p>
      </w:docPartBody>
    </w:docPart>
    <w:docPart>
      <w:docPartPr>
        <w:name w:val="26B3B5DC0D3F46CB952507F14FE10B82"/>
        <w:category>
          <w:name w:val="Общие"/>
          <w:gallery w:val="placeholder"/>
        </w:category>
        <w:types>
          <w:type w:val="bbPlcHdr"/>
        </w:types>
        <w:behaviors>
          <w:behavior w:val="content"/>
        </w:behaviors>
        <w:guid w:val="{E070D358-5BD6-4DDC-8992-ABF13972A782}"/>
      </w:docPartPr>
      <w:docPartBody>
        <w:p w:rsidR="00383AAB" w:rsidRDefault="00084C3A">
          <w:pPr>
            <w:pStyle w:val="26B3B5DC0D3F46CB952507F14FE10B82"/>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6B9B661C1EE44F45BFAF21F84C7C1B80"/>
        <w:category>
          <w:name w:val="Общие"/>
          <w:gallery w:val="placeholder"/>
        </w:category>
        <w:types>
          <w:type w:val="bbPlcHdr"/>
        </w:types>
        <w:behaviors>
          <w:behavior w:val="content"/>
        </w:behaviors>
        <w:guid w:val="{8EA74E0F-BC57-4108-B8C7-CB17A355D703}"/>
      </w:docPartPr>
      <w:docPartBody>
        <w:p w:rsidR="00383AAB" w:rsidRDefault="00084C3A">
          <w:pPr>
            <w:pStyle w:val="6B9B661C1EE44F45BFAF21F84C7C1B80"/>
          </w:pPr>
          <w:r>
            <w:rPr>
              <w:color w:val="808080" w:themeColor="background1" w:themeShade="80"/>
            </w:rPr>
            <w:t>Укажите документ или вид сведений</w:t>
          </w:r>
        </w:p>
      </w:docPartBody>
    </w:docPart>
    <w:docPart>
      <w:docPartPr>
        <w:name w:val="C225E3E376494DF697AB9E2EF9947BAC"/>
        <w:category>
          <w:name w:val="Общие"/>
          <w:gallery w:val="placeholder"/>
        </w:category>
        <w:types>
          <w:type w:val="bbPlcHdr"/>
        </w:types>
        <w:behaviors>
          <w:behavior w:val="content"/>
        </w:behaviors>
        <w:guid w:val="{5052D64E-F431-49DE-B516-4D30F807FB83}"/>
      </w:docPartPr>
      <w:docPartBody>
        <w:p w:rsidR="00383AAB" w:rsidRDefault="00084C3A">
          <w:pPr>
            <w:pStyle w:val="C225E3E376494DF697AB9E2EF9947BAC"/>
          </w:pPr>
          <w:r>
            <w:rPr>
              <w:color w:val="808080" w:themeColor="background1" w:themeShade="80"/>
            </w:rPr>
            <w:t>Укажите документ или вид сведений</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58D9B20EDC0B4DD5916A1045C9BC0725"/>
        <w:category>
          <w:name w:val="Общие"/>
          <w:gallery w:val="placeholder"/>
        </w:category>
        <w:types>
          <w:type w:val="bbPlcHdr"/>
        </w:types>
        <w:behaviors>
          <w:behavior w:val="content"/>
        </w:behaviors>
        <w:guid w:val="{22715FCB-13A9-4893-9732-86F0298341D9}"/>
      </w:docPartPr>
      <w:docPartBody>
        <w:p w:rsidR="00877626" w:rsidRDefault="00383AAB" w:rsidP="00383AAB">
          <w:pPr>
            <w:pStyle w:val="58D9B20EDC0B4DD5916A1045C9BC072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docPartBody>
    </w:docPart>
    <w:docPart>
      <w:docPartPr>
        <w:name w:val="F06726F42F6640E5985E78DE851CE123"/>
        <w:category>
          <w:name w:val="Общие"/>
          <w:gallery w:val="placeholder"/>
        </w:category>
        <w:types>
          <w:type w:val="bbPlcHdr"/>
        </w:types>
        <w:behaviors>
          <w:behavior w:val="content"/>
        </w:behaviors>
        <w:guid w:val="{F19B80A9-9666-4CE9-9307-68EA5CD63B67}"/>
      </w:docPartPr>
      <w:docPartBody>
        <w:p w:rsidR="00000000" w:rsidRDefault="00524E82" w:rsidP="00524E82">
          <w:pPr>
            <w:pStyle w:val="F06726F42F6640E5985E78DE851CE123"/>
          </w:pPr>
          <w:bookmarkStart w:id="25" w:name="НПлана"/>
          <w:bookmarkStart w:id="26" w:name="НПлана"/>
          <w:bookmarkStart w:id="27" w:name="НПлана"/>
          <w:bookmarkStart w:id="28" w:name="НПлана"/>
          <w:bookmarkEnd w:id="24"/>
          <w:bookmarkEnd w:id="25"/>
          <w:bookmarkEnd w:id="26"/>
          <w:bookmarkEnd w:id="27"/>
          <w:r w:rsidRPr="00853F0C">
            <w:rPr>
              <w:rStyle w:val="a3"/>
            </w:rPr>
            <w:t xml:space="preserve">Место для ввода </w:t>
          </w:r>
          <w:r>
            <w:rPr>
              <w:rStyle w:val="a3"/>
            </w:rPr>
            <w:t>номера</w:t>
          </w:r>
          <w:bookmarkEnd w:id="28"/>
        </w:p>
      </w:docPartBody>
    </w:docPart>
    <w:docPart>
      <w:docPartPr>
        <w:name w:val="4CA2BD83CB7E4BF385833221C8359099"/>
        <w:category>
          <w:name w:val="Общие"/>
          <w:gallery w:val="placeholder"/>
        </w:category>
        <w:types>
          <w:type w:val="bbPlcHdr"/>
        </w:types>
        <w:behaviors>
          <w:behavior w:val="content"/>
        </w:behaviors>
        <w:guid w:val="{DC36CF80-CFA8-4483-B877-991077E213F0}"/>
      </w:docPartPr>
      <w:docPartBody>
        <w:p w:rsidR="00000000" w:rsidRDefault="00524E82" w:rsidP="00524E82">
          <w:pPr>
            <w:pStyle w:val="4CA2BD83CB7E4BF385833221C8359099"/>
          </w:pPr>
          <w:bookmarkStart w:id="29" w:name="НПлана"/>
          <w:r w:rsidRPr="00853F0C">
            <w:rPr>
              <w:rStyle w:val="a3"/>
            </w:rPr>
            <w:t xml:space="preserve">Место для ввода </w:t>
          </w:r>
          <w:r>
            <w:rPr>
              <w:rStyle w:val="a3"/>
            </w:rPr>
            <w:t>номера</w:t>
          </w:r>
          <w:bookmarkEnd w:id="29"/>
        </w:p>
      </w:docPartBody>
    </w:docPart>
    <w:docPart>
      <w:docPartPr>
        <w:name w:val="5474AAFFE7144028AC4F43C754C84A59"/>
        <w:category>
          <w:name w:val="Общие"/>
          <w:gallery w:val="placeholder"/>
        </w:category>
        <w:types>
          <w:type w:val="bbPlcHdr"/>
        </w:types>
        <w:behaviors>
          <w:behavior w:val="content"/>
        </w:behaviors>
        <w:guid w:val="{CF220F00-55F0-4F62-9D56-860E6EAC13DF}"/>
      </w:docPartPr>
      <w:docPartBody>
        <w:p w:rsidR="00000000" w:rsidRDefault="00524E82" w:rsidP="00524E82">
          <w:pPr>
            <w:pStyle w:val="5474AAFFE7144028AC4F43C754C84A59"/>
          </w:pPr>
          <w:bookmarkStart w:id="30" w:name="НПлана"/>
          <w:r w:rsidRPr="00853F0C">
            <w:rPr>
              <w:rStyle w:val="a3"/>
            </w:rPr>
            <w:t xml:space="preserve">Место для ввода </w:t>
          </w:r>
          <w:r>
            <w:rPr>
              <w:rStyle w:val="a3"/>
            </w:rPr>
            <w:t>номера</w:t>
          </w:r>
          <w:bookmarkEnd w:id="30"/>
        </w:p>
      </w:docPartBody>
    </w:docPart>
    <w:docPart>
      <w:docPartPr>
        <w:name w:val="3D215C5935214967898F44A78A4579D7"/>
        <w:category>
          <w:name w:val="Общие"/>
          <w:gallery w:val="placeholder"/>
        </w:category>
        <w:types>
          <w:type w:val="bbPlcHdr"/>
        </w:types>
        <w:behaviors>
          <w:behavior w:val="content"/>
        </w:behaviors>
        <w:guid w:val="{7DB8FA3A-8EAD-4F89-A815-1159345BE238}"/>
      </w:docPartPr>
      <w:docPartBody>
        <w:p w:rsidR="00000000" w:rsidRDefault="00524E82" w:rsidP="00524E82">
          <w:pPr>
            <w:pStyle w:val="3D215C5935214967898F44A78A4579D7"/>
          </w:pPr>
          <w:bookmarkStart w:id="31" w:name="НПлана"/>
          <w:r w:rsidRPr="00853F0C">
            <w:rPr>
              <w:rStyle w:val="a3"/>
            </w:rPr>
            <w:t xml:space="preserve">Место для ввода </w:t>
          </w:r>
          <w:r>
            <w:rPr>
              <w:rStyle w:val="a3"/>
            </w:rPr>
            <w:t>номера</w:t>
          </w:r>
          <w:bookmarkEnd w:id="31"/>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0A0E4A"/>
    <w:rsid w:val="00206F26"/>
    <w:rsid w:val="003378CC"/>
    <w:rsid w:val="00383AAB"/>
    <w:rsid w:val="00524E82"/>
    <w:rsid w:val="005D7DE0"/>
    <w:rsid w:val="0078504C"/>
    <w:rsid w:val="007A459D"/>
    <w:rsid w:val="0082233D"/>
    <w:rsid w:val="00877626"/>
    <w:rsid w:val="00891698"/>
    <w:rsid w:val="009A15AC"/>
    <w:rsid w:val="00A100EC"/>
    <w:rsid w:val="00A119E0"/>
    <w:rsid w:val="00B60E2B"/>
    <w:rsid w:val="00B67D72"/>
    <w:rsid w:val="00C17988"/>
    <w:rsid w:val="00D01E09"/>
    <w:rsid w:val="00D97A4D"/>
    <w:rsid w:val="00EB49DC"/>
    <w:rsid w:val="00FD03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524E82"/>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7510BE2AE4D3475880BFE024471EEBDB">
    <w:name w:val="7510BE2AE4D3475880BFE024471EEBDB"/>
  </w:style>
  <w:style w:type="paragraph" w:customStyle="1" w:styleId="93F08529997249A0AEA3FDAB40AE5E03">
    <w:name w:val="93F08529997249A0AEA3FDAB40AE5E03"/>
  </w:style>
  <w:style w:type="paragraph" w:customStyle="1" w:styleId="24322B5EEB9D48FEA981F92C98C15B76">
    <w:name w:val="24322B5EEB9D48FEA981F92C98C15B76"/>
  </w:style>
  <w:style w:type="paragraph" w:customStyle="1" w:styleId="CEDDE24CB9744CDFB9E5476D44417DE4">
    <w:name w:val="CEDDE24CB9744CDFB9E5476D44417DE4"/>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D8EC73B10EC5483DB1CBC5B338F6F139">
    <w:name w:val="D8EC73B10EC5483DB1CBC5B338F6F139"/>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C225E3E376494DF697AB9E2EF9947BAC">
    <w:name w:val="C225E3E376494DF697AB9E2EF9947BAC"/>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F98E7825BD824FC0BE7C5877857BE540">
    <w:name w:val="F98E7825BD824FC0BE7C5877857BE540"/>
  </w:style>
  <w:style w:type="paragraph" w:customStyle="1" w:styleId="7602B5E4B0314D5E8637EB91FE7525A9">
    <w:name w:val="7602B5E4B0314D5E8637EB91FE7525A9"/>
  </w:style>
  <w:style w:type="paragraph" w:customStyle="1" w:styleId="B10C284AB92E47F9BDA5AB3E49C93FA3">
    <w:name w:val="B10C284AB92E47F9BDA5AB3E49C93FA3"/>
  </w:style>
  <w:style w:type="paragraph" w:customStyle="1" w:styleId="D3C08B87B0FA4E26BE4A2AFF5430EA08">
    <w:name w:val="D3C08B87B0FA4E26BE4A2AFF5430EA08"/>
    <w:rsid w:val="0078504C"/>
  </w:style>
  <w:style w:type="paragraph" w:customStyle="1" w:styleId="09D9FAB1A57343F69C9E791843B6AA03">
    <w:name w:val="09D9FAB1A57343F69C9E791843B6AA03"/>
    <w:rsid w:val="0078504C"/>
  </w:style>
  <w:style w:type="paragraph" w:customStyle="1" w:styleId="49D08134ECA2499486A0F93272FAB41F">
    <w:name w:val="49D08134ECA2499486A0F93272FAB41F"/>
    <w:rsid w:val="0078504C"/>
  </w:style>
  <w:style w:type="paragraph" w:customStyle="1" w:styleId="D9471D22EFFB449DB3E4A3CA1C3605AE">
    <w:name w:val="D9471D22EFFB449DB3E4A3CA1C3605AE"/>
    <w:rsid w:val="0078504C"/>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EF3960A94E834975B4E4D645E016B74F">
    <w:name w:val="EF3960A94E834975B4E4D645E016B74F"/>
    <w:rsid w:val="0078504C"/>
  </w:style>
  <w:style w:type="paragraph" w:customStyle="1" w:styleId="19E1F11ED77A447D9A176A6FF7504215">
    <w:name w:val="19E1F11ED77A447D9A176A6FF7504215"/>
    <w:rsid w:val="0078504C"/>
  </w:style>
  <w:style w:type="paragraph" w:customStyle="1" w:styleId="6B654AA2C81744548CA67134143D2B04">
    <w:name w:val="6B654AA2C81744548CA67134143D2B04"/>
    <w:rsid w:val="00383AAB"/>
  </w:style>
  <w:style w:type="paragraph" w:customStyle="1" w:styleId="58D9B20EDC0B4DD5916A1045C9BC0725">
    <w:name w:val="58D9B20EDC0B4DD5916A1045C9BC0725"/>
    <w:rsid w:val="00383AAB"/>
  </w:style>
  <w:style w:type="paragraph" w:customStyle="1" w:styleId="2D254341635B4A9DA615D6CB1B2D03FC">
    <w:name w:val="2D254341635B4A9DA615D6CB1B2D03FC"/>
    <w:rsid w:val="007A459D"/>
  </w:style>
  <w:style w:type="paragraph" w:customStyle="1" w:styleId="EB7FB9DF82164081953A507FC9379A8C">
    <w:name w:val="EB7FB9DF82164081953A507FC9379A8C"/>
    <w:rsid w:val="00A119E0"/>
  </w:style>
  <w:style w:type="paragraph" w:customStyle="1" w:styleId="2D02B6D4CC23477B849E1D399F86C050">
    <w:name w:val="2D02B6D4CC23477B849E1D399F86C050"/>
    <w:rsid w:val="00A119E0"/>
  </w:style>
  <w:style w:type="paragraph" w:customStyle="1" w:styleId="23CABE81B07C4727B20DFAAFB70EC9F0">
    <w:name w:val="23CABE81B07C4727B20DFAAFB70EC9F0"/>
    <w:rsid w:val="00A119E0"/>
  </w:style>
  <w:style w:type="paragraph" w:customStyle="1" w:styleId="C46CFD056AA84AA2B4D77AD08F6EA90A">
    <w:name w:val="C46CFD056AA84AA2B4D77AD08F6EA90A"/>
    <w:rsid w:val="00A119E0"/>
  </w:style>
  <w:style w:type="paragraph" w:customStyle="1" w:styleId="62687FDAB3154AEEB8A63975FA61407E">
    <w:name w:val="62687FDAB3154AEEB8A63975FA61407E"/>
    <w:rsid w:val="000A0E4A"/>
  </w:style>
  <w:style w:type="paragraph" w:customStyle="1" w:styleId="E796E9ECBE9147ADA7F2F4D594E13551">
    <w:name w:val="E796E9ECBE9147ADA7F2F4D594E13551"/>
    <w:rsid w:val="000A0E4A"/>
  </w:style>
  <w:style w:type="paragraph" w:customStyle="1" w:styleId="4D667B80CCDD48FE8877F3C698C68138">
    <w:name w:val="4D667B80CCDD48FE8877F3C698C68138"/>
    <w:rsid w:val="000A0E4A"/>
  </w:style>
  <w:style w:type="paragraph" w:customStyle="1" w:styleId="051243B1408D4D869B60A6623AE3F21F">
    <w:name w:val="051243B1408D4D869B60A6623AE3F21F"/>
    <w:rsid w:val="000A0E4A"/>
  </w:style>
  <w:style w:type="paragraph" w:customStyle="1" w:styleId="41207ABF214C41A5B67413ED14A48344">
    <w:name w:val="41207ABF214C41A5B67413ED14A48344"/>
    <w:rsid w:val="000A0E4A"/>
  </w:style>
  <w:style w:type="paragraph" w:customStyle="1" w:styleId="3376C2C3371C42B6BD530922063EC26E">
    <w:name w:val="3376C2C3371C42B6BD530922063EC26E"/>
    <w:rsid w:val="000A0E4A"/>
  </w:style>
  <w:style w:type="paragraph" w:customStyle="1" w:styleId="24E409376E134C7488E9679A3CD685A7">
    <w:name w:val="24E409376E134C7488E9679A3CD685A7"/>
    <w:rsid w:val="000A0E4A"/>
  </w:style>
  <w:style w:type="paragraph" w:customStyle="1" w:styleId="0BDB4138C5A84E53B20D5DBB186D4930">
    <w:name w:val="0BDB4138C5A84E53B20D5DBB186D4930"/>
    <w:rsid w:val="000A0E4A"/>
  </w:style>
  <w:style w:type="paragraph" w:customStyle="1" w:styleId="BB1A8F68195D4FBFA42133ABCB590015">
    <w:name w:val="BB1A8F68195D4FBFA42133ABCB590015"/>
    <w:rsid w:val="000A0E4A"/>
  </w:style>
  <w:style w:type="paragraph" w:customStyle="1" w:styleId="67255B66CCA64B06B2698A0A167284C1">
    <w:name w:val="67255B66CCA64B06B2698A0A167284C1"/>
    <w:rsid w:val="000A0E4A"/>
  </w:style>
  <w:style w:type="paragraph" w:customStyle="1" w:styleId="6EBFA2AC6FF44A5B9195713A8E39E1CC">
    <w:name w:val="6EBFA2AC6FF44A5B9195713A8E39E1CC"/>
    <w:rsid w:val="000A0E4A"/>
  </w:style>
  <w:style w:type="paragraph" w:customStyle="1" w:styleId="C523F5F5C4B14187B2D4BFD602B7584D">
    <w:name w:val="C523F5F5C4B14187B2D4BFD602B7584D"/>
    <w:rsid w:val="000A0E4A"/>
  </w:style>
  <w:style w:type="paragraph" w:customStyle="1" w:styleId="131AF0707E1D456EA466D0533D77E2CF">
    <w:name w:val="131AF0707E1D456EA466D0533D77E2CF"/>
    <w:rsid w:val="00C17988"/>
  </w:style>
  <w:style w:type="paragraph" w:customStyle="1" w:styleId="CBD4E0CD796840FA84C95BB103B3DA37">
    <w:name w:val="CBD4E0CD796840FA84C95BB103B3DA37"/>
    <w:rsid w:val="00C17988"/>
  </w:style>
  <w:style w:type="paragraph" w:customStyle="1" w:styleId="86C77759CC604DAEA8FC399E2B20BFF7">
    <w:name w:val="86C77759CC604DAEA8FC399E2B20BFF7"/>
    <w:rsid w:val="00C17988"/>
  </w:style>
  <w:style w:type="paragraph" w:customStyle="1" w:styleId="4838FF12CF82414BA5D707A0D6BF3FF5">
    <w:name w:val="4838FF12CF82414BA5D707A0D6BF3FF5"/>
    <w:rsid w:val="00C17988"/>
  </w:style>
  <w:style w:type="paragraph" w:customStyle="1" w:styleId="F06726F42F6640E5985E78DE851CE123">
    <w:name w:val="F06726F42F6640E5985E78DE851CE123"/>
    <w:rsid w:val="00524E82"/>
  </w:style>
  <w:style w:type="paragraph" w:customStyle="1" w:styleId="4CA2BD83CB7E4BF385833221C8359099">
    <w:name w:val="4CA2BD83CB7E4BF385833221C8359099"/>
    <w:rsid w:val="00524E82"/>
  </w:style>
  <w:style w:type="paragraph" w:customStyle="1" w:styleId="5474AAFFE7144028AC4F43C754C84A59">
    <w:name w:val="5474AAFFE7144028AC4F43C754C84A59"/>
    <w:rsid w:val="00524E82"/>
  </w:style>
  <w:style w:type="paragraph" w:customStyle="1" w:styleId="3D215C5935214967898F44A78A4579D7">
    <w:name w:val="3D215C5935214967898F44A78A4579D7"/>
    <w:rsid w:val="00524E8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123</TotalTime>
  <Pages>1</Pages>
  <Words>8653</Words>
  <Characters>49327</Characters>
  <Application>Microsoft Office Word</Application>
  <DocSecurity>0</DocSecurity>
  <Lines>411</Lines>
  <Paragraphs>115</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36</cp:revision>
  <cp:lastPrinted>2024-02-27T03:23:00Z</cp:lastPrinted>
  <dcterms:created xsi:type="dcterms:W3CDTF">2024-02-19T06:42:00Z</dcterms:created>
  <dcterms:modified xsi:type="dcterms:W3CDTF">2024-02-27T03:23:00Z</dcterms:modified>
  <cp:category>Шаблоны</cp:category>
</cp:coreProperties>
</file>